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F2C5" w14:textId="31D31562" w:rsidR="007C7F41" w:rsidRPr="00143EEA" w:rsidRDefault="007C7F41" w:rsidP="007C7F41">
      <w:pPr>
        <w:pStyle w:val="CRCoverPage"/>
        <w:tabs>
          <w:tab w:val="right" w:pos="9639"/>
        </w:tabs>
        <w:spacing w:after="0"/>
        <w:rPr>
          <w:b/>
          <w:i/>
          <w:sz w:val="28"/>
        </w:rPr>
      </w:pPr>
      <w:r w:rsidRPr="00143EEA">
        <w:rPr>
          <w:b/>
          <w:sz w:val="24"/>
        </w:rPr>
        <w:t>3GPP TSG-RAN WG</w:t>
      </w:r>
      <w:r>
        <w:rPr>
          <w:b/>
          <w:sz w:val="24"/>
        </w:rPr>
        <w:t>2</w:t>
      </w:r>
      <w:r w:rsidRPr="00143EEA">
        <w:rPr>
          <w:b/>
          <w:sz w:val="24"/>
        </w:rPr>
        <w:t xml:space="preserve"> #</w:t>
      </w:r>
      <w:r>
        <w:rPr>
          <w:b/>
          <w:sz w:val="24"/>
        </w:rPr>
        <w:t>123</w:t>
      </w:r>
      <w:r w:rsidRPr="00143EEA">
        <w:rPr>
          <w:b/>
          <w:i/>
          <w:sz w:val="28"/>
        </w:rPr>
        <w:tab/>
      </w:r>
      <w:r w:rsidR="00B870AE" w:rsidRPr="00B870AE">
        <w:rPr>
          <w:rFonts w:cs="Arial"/>
          <w:b/>
          <w:bCs/>
          <w:color w:val="000000"/>
          <w:sz w:val="28"/>
          <w:szCs w:val="28"/>
        </w:rPr>
        <w:t>R2-2308020</w:t>
      </w:r>
    </w:p>
    <w:p w14:paraId="2D1F53E6" w14:textId="77777777" w:rsidR="007C7F41" w:rsidRDefault="007C7F41" w:rsidP="007C7F41">
      <w:pPr>
        <w:pStyle w:val="CRCoverPage"/>
        <w:tabs>
          <w:tab w:val="right" w:pos="9639"/>
        </w:tabs>
        <w:spacing w:after="0"/>
        <w:rPr>
          <w:b/>
          <w:noProof/>
          <w:sz w:val="24"/>
        </w:rPr>
      </w:pPr>
      <w:r>
        <w:rPr>
          <w:b/>
          <w:noProof/>
          <w:sz w:val="24"/>
        </w:rPr>
        <w:t>Toulouse, France, 21</w:t>
      </w:r>
      <w:r w:rsidRPr="00551829">
        <w:rPr>
          <w:b/>
          <w:noProof/>
          <w:sz w:val="24"/>
          <w:vertAlign w:val="superscript"/>
        </w:rPr>
        <w:t>st</w:t>
      </w:r>
      <w:r>
        <w:rPr>
          <w:b/>
          <w:noProof/>
          <w:sz w:val="24"/>
        </w:rPr>
        <w:t xml:space="preserve"> – 25</w:t>
      </w:r>
      <w:r w:rsidRPr="00091F04">
        <w:rPr>
          <w:b/>
          <w:noProof/>
          <w:sz w:val="24"/>
          <w:vertAlign w:val="superscript"/>
        </w:rPr>
        <w:t>th</w:t>
      </w:r>
      <w:r>
        <w:rPr>
          <w:b/>
          <w:noProof/>
          <w:sz w:val="24"/>
        </w:rPr>
        <w:t xml:space="preserve"> August 2023</w:t>
      </w:r>
    </w:p>
    <w:p w14:paraId="5977401F" w14:textId="77777777" w:rsidR="00945A08" w:rsidRPr="00907DA7" w:rsidRDefault="00945A08" w:rsidP="00246389">
      <w:pPr>
        <w:pStyle w:val="BodyText"/>
        <w:rPr>
          <w:rFonts w:eastAsiaTheme="minorEastAsia"/>
          <w:noProof/>
          <w:lang w:eastAsia="zh-CN"/>
        </w:rPr>
      </w:pPr>
    </w:p>
    <w:p w14:paraId="061B5772" w14:textId="507D7C07"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ED6869">
        <w:rPr>
          <w:rFonts w:cs="Arial"/>
          <w:b/>
          <w:bCs/>
          <w:sz w:val="24"/>
        </w:rPr>
        <w:t>7.16.2.</w:t>
      </w:r>
      <w:r w:rsidR="004C146C">
        <w:rPr>
          <w:rFonts w:cs="Arial"/>
          <w:b/>
          <w:bCs/>
          <w:sz w:val="24"/>
        </w:rPr>
        <w:t>1</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5831FD49" w:rsidR="00136F38" w:rsidRPr="002D1665" w:rsidRDefault="00283E0E" w:rsidP="00136F38">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5D62F5">
        <w:rPr>
          <w:rFonts w:cs="Arial"/>
          <w:b/>
          <w:bCs/>
          <w:sz w:val="24"/>
        </w:rPr>
        <w:t xml:space="preserve">Discussion on identifier used for </w:t>
      </w:r>
      <w:r w:rsidR="00D4471E">
        <w:rPr>
          <w:rFonts w:cs="Arial"/>
          <w:b/>
          <w:bCs/>
          <w:sz w:val="24"/>
        </w:rPr>
        <w:t>UE side</w:t>
      </w:r>
      <w:r w:rsidR="00CB34AC">
        <w:rPr>
          <w:rFonts w:cs="Arial"/>
          <w:b/>
          <w:bCs/>
          <w:sz w:val="24"/>
        </w:rPr>
        <w:t>/part</w:t>
      </w:r>
      <w:r w:rsidR="00D4471E">
        <w:rPr>
          <w:rFonts w:cs="Arial"/>
          <w:b/>
          <w:bCs/>
          <w:sz w:val="24"/>
        </w:rPr>
        <w:t xml:space="preserve"> model</w:t>
      </w:r>
      <w:r w:rsidR="00EB0B66">
        <w:rPr>
          <w:rFonts w:cs="Arial"/>
          <w:b/>
          <w:bCs/>
          <w:sz w:val="24"/>
        </w:rPr>
        <w:t xml:space="preserve"> </w:t>
      </w:r>
      <w:r w:rsidR="00092C54">
        <w:rPr>
          <w:rFonts w:cs="Arial"/>
          <w:b/>
          <w:bCs/>
          <w:sz w:val="24"/>
        </w:rPr>
        <w:t>LCM</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2E71B5A" w14:textId="5082A87B" w:rsidR="004466F6" w:rsidRPr="00047723" w:rsidRDefault="004466F6" w:rsidP="00047723">
      <w:pPr>
        <w:rPr>
          <w:rFonts w:eastAsia="宋体"/>
          <w:lang w:eastAsia="zh-CN"/>
        </w:rPr>
      </w:pPr>
      <w:r>
        <w:rPr>
          <w:rFonts w:eastAsiaTheme="minorEastAsia" w:cs="Arial"/>
          <w:lang w:eastAsia="zh-CN"/>
        </w:rPr>
        <w:t xml:space="preserve">In the </w:t>
      </w:r>
      <w:r w:rsidR="005955A8">
        <w:rPr>
          <w:rFonts w:eastAsiaTheme="minorEastAsia" w:cs="Arial"/>
          <w:lang w:eastAsia="zh-CN"/>
        </w:rPr>
        <w:t xml:space="preserve">past RAN2 meeting, the following agreements have been made </w:t>
      </w:r>
      <w:r w:rsidR="00BB21C3">
        <w:rPr>
          <w:rFonts w:eastAsiaTheme="minorEastAsia" w:cs="Arial"/>
          <w:lang w:eastAsia="zh-CN"/>
        </w:rPr>
        <w:t>regarding the usage of Model I</w:t>
      </w:r>
      <w:r w:rsidR="00BB21C3">
        <w:rPr>
          <w:rFonts w:eastAsiaTheme="minorEastAsia" w:cs="Arial" w:hint="eastAsia"/>
          <w:lang w:eastAsia="zh-CN"/>
        </w:rPr>
        <w:t>D</w:t>
      </w:r>
      <w:r w:rsidR="00BB21C3">
        <w:rPr>
          <w:rFonts w:eastAsiaTheme="minorEastAsia" w:cs="Arial"/>
          <w:lang w:eastAsia="zh-CN"/>
        </w:rPr>
        <w:t>.</w:t>
      </w:r>
    </w:p>
    <w:tbl>
      <w:tblPr>
        <w:tblStyle w:val="TableGrid"/>
        <w:tblW w:w="0" w:type="auto"/>
        <w:tblLook w:val="04A0" w:firstRow="1" w:lastRow="0" w:firstColumn="1" w:lastColumn="0" w:noHBand="0" w:noVBand="1"/>
      </w:tblPr>
      <w:tblGrid>
        <w:gridCol w:w="9855"/>
      </w:tblGrid>
      <w:tr w:rsidR="00F04F2B" w14:paraId="6C6DDA71" w14:textId="77777777" w:rsidTr="00F04F2B">
        <w:tc>
          <w:tcPr>
            <w:tcW w:w="9855" w:type="dxa"/>
          </w:tcPr>
          <w:p w14:paraId="39398D34" w14:textId="77777777" w:rsidR="004C146C" w:rsidRDefault="004C146C" w:rsidP="004C146C">
            <w:pPr>
              <w:pStyle w:val="Agreement"/>
              <w:tabs>
                <w:tab w:val="clear" w:pos="360"/>
                <w:tab w:val="num" w:pos="1619"/>
              </w:tabs>
              <w:ind w:left="1619"/>
              <w:rPr>
                <w:lang w:eastAsia="zh-CN"/>
              </w:rPr>
            </w:pPr>
            <w:r>
              <w:rPr>
                <w:lang w:eastAsia="zh-CN"/>
              </w:rPr>
              <w:t>Model ID can be used to identify model or models for the following LCM purposes:</w:t>
            </w:r>
          </w:p>
          <w:p w14:paraId="6FEAE5E5" w14:textId="77777777" w:rsidR="004C146C" w:rsidRDefault="004C146C" w:rsidP="004C146C">
            <w:pPr>
              <w:pStyle w:val="Agreement"/>
              <w:numPr>
                <w:ilvl w:val="0"/>
                <w:numId w:val="0"/>
              </w:numPr>
              <w:ind w:left="1619"/>
              <w:rPr>
                <w:lang w:eastAsia="zh-CN"/>
              </w:rPr>
            </w:pPr>
            <w:r>
              <w:rPr>
                <w:lang w:eastAsia="zh-CN"/>
              </w:rPr>
              <w:t>model selection/activation/deactivation/switching (or identification, if that will be supported as a separate step).</w:t>
            </w:r>
          </w:p>
          <w:p w14:paraId="21827283" w14:textId="77777777" w:rsidR="004C146C" w:rsidRPr="001E7723" w:rsidRDefault="004C146C" w:rsidP="004C146C">
            <w:pPr>
              <w:pStyle w:val="Agreement"/>
              <w:numPr>
                <w:ilvl w:val="0"/>
                <w:numId w:val="0"/>
              </w:numPr>
              <w:ind w:left="1619"/>
              <w:rPr>
                <w:lang w:eastAsia="zh-CN"/>
              </w:rPr>
            </w:pPr>
            <w:bookmarkStart w:id="4" w:name="OLE_LINK183"/>
            <w:bookmarkStart w:id="5" w:name="OLE_LINK184"/>
            <w:r>
              <w:rPr>
                <w:lang w:eastAsia="zh-CN"/>
              </w:rPr>
              <w:t>(e.g. for so called “model ID based LCM”</w:t>
            </w:r>
            <w:bookmarkEnd w:id="4"/>
            <w:bookmarkEnd w:id="5"/>
            <w:r>
              <w:rPr>
                <w:lang w:eastAsia="zh-CN"/>
              </w:rPr>
              <w:t>)</w:t>
            </w:r>
          </w:p>
          <w:p w14:paraId="246FC9DB" w14:textId="77777777" w:rsidR="004C146C" w:rsidRDefault="004C146C" w:rsidP="004C146C">
            <w:pPr>
              <w:pStyle w:val="Agreement"/>
              <w:tabs>
                <w:tab w:val="clear" w:pos="360"/>
                <w:tab w:val="num" w:pos="1619"/>
              </w:tabs>
              <w:ind w:left="1619"/>
              <w:rPr>
                <w:lang w:eastAsia="zh-CN"/>
              </w:rPr>
            </w:pPr>
            <w:r>
              <w:rPr>
                <w:lang w:eastAsia="zh-CN"/>
              </w:rPr>
              <w:t xml:space="preserve">If model transfer/delivery is supported, model ID can be used for model transfer/delivery LCM purpose. </w:t>
            </w:r>
          </w:p>
          <w:p w14:paraId="6F9FAE39" w14:textId="77777777" w:rsidR="004C146C" w:rsidRPr="001E7723" w:rsidRDefault="004C146C" w:rsidP="004C146C">
            <w:pPr>
              <w:pStyle w:val="Agreement"/>
              <w:tabs>
                <w:tab w:val="clear" w:pos="360"/>
                <w:tab w:val="num" w:pos="1619"/>
              </w:tabs>
              <w:ind w:left="1619"/>
              <w:rPr>
                <w:lang w:eastAsia="zh-CN"/>
              </w:rPr>
            </w:pPr>
            <w:r>
              <w:rPr>
                <w:lang w:eastAsia="zh-CN"/>
              </w:rPr>
              <w:t xml:space="preserve">How to achieve globality of the Model ID is FFS. </w:t>
            </w:r>
          </w:p>
          <w:p w14:paraId="5BEBAE7A" w14:textId="77777777" w:rsidR="004C146C" w:rsidRDefault="004C146C" w:rsidP="004C146C">
            <w:pPr>
              <w:pStyle w:val="Agreement"/>
              <w:numPr>
                <w:ilvl w:val="0"/>
                <w:numId w:val="0"/>
              </w:numPr>
              <w:ind w:left="1619"/>
              <w:rPr>
                <w:lang w:eastAsia="zh-CN"/>
              </w:rPr>
            </w:pPr>
            <w:r>
              <w:rPr>
                <w:bCs/>
                <w:lang w:eastAsia="zh-CN"/>
              </w:rPr>
              <w:t xml:space="preserve">Initial discussion in RAN2: </w:t>
            </w:r>
            <w:r>
              <w:rPr>
                <w:lang w:eastAsia="zh-CN"/>
              </w:rPr>
              <w:t>the following global unique model ID definition directions can be considered as a starting point:</w:t>
            </w:r>
          </w:p>
          <w:p w14:paraId="7B915C34" w14:textId="77777777" w:rsidR="004C146C" w:rsidRDefault="004C146C" w:rsidP="004C146C">
            <w:pPr>
              <w:pStyle w:val="Agreement"/>
              <w:numPr>
                <w:ilvl w:val="0"/>
                <w:numId w:val="0"/>
              </w:numPr>
              <w:ind w:left="1619"/>
              <w:rPr>
                <w:lang w:eastAsia="zh-CN"/>
              </w:rPr>
            </w:pPr>
            <w:r>
              <w:rPr>
                <w:lang w:eastAsia="zh-CN"/>
              </w:rPr>
              <w:t xml:space="preserve">Direction1: Pre-defined/hard-coded global unique model ID </w:t>
            </w:r>
          </w:p>
          <w:p w14:paraId="128B2796" w14:textId="77777777" w:rsidR="004C146C" w:rsidRDefault="004C146C" w:rsidP="004C146C">
            <w:pPr>
              <w:pStyle w:val="Agreement"/>
              <w:numPr>
                <w:ilvl w:val="0"/>
                <w:numId w:val="0"/>
              </w:numPr>
              <w:ind w:left="1619"/>
              <w:rPr>
                <w:lang w:eastAsia="zh-CN"/>
              </w:rPr>
            </w:pPr>
            <w:r>
              <w:rPr>
                <w:lang w:eastAsia="zh-CN"/>
              </w:rPr>
              <w:t>Direction3: Assigned global unique model ID via specific ID management node.</w:t>
            </w:r>
          </w:p>
          <w:p w14:paraId="7F7A6028" w14:textId="77777777" w:rsidR="004C146C" w:rsidRDefault="004C146C" w:rsidP="004C146C">
            <w:pPr>
              <w:pStyle w:val="Agreement"/>
              <w:numPr>
                <w:ilvl w:val="0"/>
                <w:numId w:val="0"/>
              </w:numPr>
              <w:ind w:left="1619"/>
              <w:rPr>
                <w:lang w:eastAsia="zh-CN"/>
              </w:rPr>
            </w:pPr>
            <w:r>
              <w:rPr>
                <w:bCs/>
                <w:lang w:eastAsia="zh-CN"/>
              </w:rPr>
              <w:t xml:space="preserve">Note: Other </w:t>
            </w:r>
            <w:r>
              <w:rPr>
                <w:lang w:eastAsia="zh-CN"/>
              </w:rPr>
              <w:t>global unique model ID definition is not precluded.</w:t>
            </w:r>
          </w:p>
          <w:p w14:paraId="14C7E75A" w14:textId="77777777" w:rsidR="004C146C" w:rsidRDefault="004C146C" w:rsidP="004C146C">
            <w:pPr>
              <w:pStyle w:val="Agreement"/>
              <w:numPr>
                <w:ilvl w:val="0"/>
                <w:numId w:val="0"/>
              </w:numPr>
              <w:ind w:left="1619"/>
              <w:rPr>
                <w:bCs/>
                <w:lang w:eastAsia="zh-CN"/>
              </w:rPr>
            </w:pPr>
            <w:r>
              <w:rPr>
                <w:lang w:eastAsia="zh-CN"/>
              </w:rPr>
              <w:t>Model ID structure, if any, is FFS</w:t>
            </w:r>
          </w:p>
          <w:p w14:paraId="0E76537F" w14:textId="7AD10C8D" w:rsidR="004E70BC" w:rsidRDefault="004E70BC" w:rsidP="004C146C">
            <w:pPr>
              <w:pStyle w:val="Agreement"/>
              <w:numPr>
                <w:ilvl w:val="0"/>
                <w:numId w:val="0"/>
              </w:numPr>
              <w:ind w:left="1619"/>
              <w:rPr>
                <w:rFonts w:eastAsiaTheme="minorEastAsia" w:cs="Arial"/>
                <w:lang w:eastAsia="zh-CN"/>
              </w:rPr>
            </w:pPr>
          </w:p>
        </w:tc>
      </w:tr>
    </w:tbl>
    <w:p w14:paraId="6FD78274" w14:textId="792228DB" w:rsidR="00EB00FE" w:rsidRPr="00B257A3" w:rsidRDefault="00EB00FE" w:rsidP="00B257A3">
      <w:pPr>
        <w:spacing w:after="0" w:line="240" w:lineRule="exact"/>
        <w:rPr>
          <w:rFonts w:eastAsiaTheme="minorEastAsia" w:cs="Arial"/>
          <w:lang w:eastAsia="zh-CN"/>
        </w:rPr>
      </w:pPr>
    </w:p>
    <w:p w14:paraId="7F311639" w14:textId="729E5CE0" w:rsidR="00074160" w:rsidRPr="005D62F5" w:rsidRDefault="005F6015" w:rsidP="005D62F5">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tbl>
      <w:tblPr>
        <w:tblStyle w:val="TableGrid"/>
        <w:tblW w:w="0" w:type="auto"/>
        <w:tblLook w:val="04A0" w:firstRow="1" w:lastRow="0" w:firstColumn="1" w:lastColumn="0" w:noHBand="0" w:noVBand="1"/>
      </w:tblPr>
      <w:tblGrid>
        <w:gridCol w:w="9855"/>
      </w:tblGrid>
      <w:tr w:rsidR="00E46F80" w14:paraId="7ACBD590" w14:textId="77777777" w:rsidTr="00E46F80">
        <w:tc>
          <w:tcPr>
            <w:tcW w:w="9855" w:type="dxa"/>
          </w:tcPr>
          <w:p w14:paraId="78CCEB2C" w14:textId="068A1A1E" w:rsidR="00E46F80" w:rsidRPr="00817938" w:rsidRDefault="00E46F80" w:rsidP="00E46F80">
            <w:pPr>
              <w:rPr>
                <w:b/>
                <w:bCs/>
                <w:highlight w:val="green"/>
                <w:lang w:eastAsia="x-none"/>
              </w:rPr>
            </w:pPr>
            <w:r w:rsidRPr="00817938">
              <w:rPr>
                <w:b/>
                <w:bCs/>
                <w:highlight w:val="green"/>
                <w:lang w:eastAsia="x-none"/>
              </w:rPr>
              <w:t>RAN1#112</w:t>
            </w:r>
            <w:r w:rsidR="00817938" w:rsidRPr="00817938">
              <w:rPr>
                <w:b/>
                <w:bCs/>
                <w:highlight w:val="green"/>
                <w:lang w:eastAsia="x-none"/>
              </w:rPr>
              <w:t xml:space="preserve">bis </w:t>
            </w:r>
            <w:r w:rsidRPr="00817938">
              <w:rPr>
                <w:rFonts w:hint="eastAsia"/>
                <w:b/>
                <w:bCs/>
                <w:highlight w:val="green"/>
                <w:lang w:eastAsia="x-none"/>
              </w:rPr>
              <w:t>A</w:t>
            </w:r>
            <w:r w:rsidRPr="00817938">
              <w:rPr>
                <w:b/>
                <w:bCs/>
                <w:highlight w:val="green"/>
                <w:lang w:eastAsia="x-none"/>
              </w:rPr>
              <w:t>greement</w:t>
            </w:r>
          </w:p>
          <w:p w14:paraId="6866EC8B" w14:textId="77777777" w:rsidR="00E46F80" w:rsidRPr="0084210C" w:rsidRDefault="00E46F80" w:rsidP="00E46F80">
            <w:pPr>
              <w:numPr>
                <w:ilvl w:val="0"/>
                <w:numId w:val="48"/>
              </w:numPr>
              <w:overflowPunct/>
              <w:autoSpaceDE/>
              <w:autoSpaceDN/>
              <w:adjustRightInd/>
              <w:spacing w:after="0"/>
              <w:textAlignment w:val="auto"/>
              <w:rPr>
                <w:lang w:eastAsia="x-none"/>
              </w:rPr>
            </w:pPr>
            <w:r w:rsidRPr="0084210C">
              <w:rPr>
                <w:lang w:eastAsia="x-none"/>
              </w:rPr>
              <w:t>For AI/ML functionality identification and functionality-based LCM of UE-side models and/or UE-part of two-sided models:</w:t>
            </w:r>
          </w:p>
          <w:p w14:paraId="4F8D908C"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textAlignment w:val="auto"/>
            </w:pPr>
            <w:r w:rsidRPr="0084210C">
              <w:t>Functionality refers to</w:t>
            </w:r>
            <w:r w:rsidRPr="0084210C">
              <w:rPr>
                <w:rFonts w:eastAsia="MS Mincho"/>
                <w:lang w:eastAsia="ja-JP"/>
              </w:rPr>
              <w:t xml:space="preserve"> an AI/ML-</w:t>
            </w:r>
            <w:r>
              <w:rPr>
                <w:rFonts w:eastAsia="MS Mincho"/>
                <w:lang w:eastAsia="ja-JP"/>
              </w:rPr>
              <w:t xml:space="preserve">enabled </w:t>
            </w:r>
            <w:r w:rsidRPr="0084210C">
              <w:rPr>
                <w:rFonts w:eastAsia="MS Mincho"/>
                <w:lang w:eastAsia="ja-JP"/>
              </w:rPr>
              <w:t>Feature/FG</w:t>
            </w:r>
            <w:r>
              <w:rPr>
                <w:rFonts w:eastAsia="MS Mincho"/>
                <w:lang w:eastAsia="ja-JP"/>
              </w:rPr>
              <w:t xml:space="preserve"> enabled by configuration(s)</w:t>
            </w:r>
            <w:r w:rsidRPr="0084210C">
              <w:rPr>
                <w:rFonts w:eastAsia="MS Mincho"/>
                <w:lang w:eastAsia="ja-JP"/>
              </w:rPr>
              <w:t>, where configuration(s) is(are) supported based on conditions indicated by UE capability.</w:t>
            </w:r>
          </w:p>
          <w:p w14:paraId="04EF34F6"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textAlignment w:val="auto"/>
              <w:rPr>
                <w:rFonts w:eastAsia="MS Mincho"/>
                <w:lang w:eastAsia="ja-JP"/>
              </w:rPr>
            </w:pPr>
            <w:r w:rsidRPr="0084210C">
              <w:t>Correspo</w:t>
            </w:r>
            <w:r w:rsidRPr="0084210C">
              <w:rPr>
                <w:rFonts w:eastAsia="MS Mincho"/>
                <w:lang w:eastAsia="ja-JP"/>
              </w:rPr>
              <w:t>ndingly, functionality-based LCM operates based on, at least, one configuration of AI/ML-enabled Feature/FG or specific configurations of an AI/ML-enabled Feature/FG.</w:t>
            </w:r>
          </w:p>
          <w:p w14:paraId="67CF7CA2" w14:textId="77777777" w:rsidR="00E46F80" w:rsidRPr="0084210C" w:rsidRDefault="00E46F80" w:rsidP="00E46F80">
            <w:pPr>
              <w:pStyle w:val="ListParagraph"/>
              <w:numPr>
                <w:ilvl w:val="2"/>
                <w:numId w:val="47"/>
              </w:numPr>
              <w:overflowPunct/>
              <w:autoSpaceDE/>
              <w:autoSpaceDN/>
              <w:adjustRightInd/>
              <w:spacing w:after="0" w:line="360" w:lineRule="auto"/>
              <w:contextualSpacing w:val="0"/>
              <w:textAlignment w:val="auto"/>
              <w:rPr>
                <w:rFonts w:eastAsia="MS Mincho"/>
                <w:lang w:eastAsia="ja-JP"/>
              </w:rPr>
            </w:pPr>
            <w:r w:rsidRPr="0084210C">
              <w:rPr>
                <w:rFonts w:eastAsia="MS Mincho"/>
                <w:lang w:eastAsia="ja-JP"/>
              </w:rPr>
              <w:t xml:space="preserve">FFS: </w:t>
            </w:r>
            <w:proofErr w:type="spellStart"/>
            <w:r w:rsidRPr="0084210C">
              <w:rPr>
                <w:rFonts w:eastAsia="MS Mincho" w:hint="eastAsia"/>
                <w:lang w:eastAsia="ja-JP"/>
              </w:rPr>
              <w:t>S</w:t>
            </w:r>
            <w:r w:rsidRPr="0084210C">
              <w:rPr>
                <w:rFonts w:eastAsia="MS Mincho"/>
                <w:lang w:eastAsia="ja-JP"/>
              </w:rPr>
              <w:t>ignaling</w:t>
            </w:r>
            <w:proofErr w:type="spellEnd"/>
            <w:r w:rsidRPr="0084210C">
              <w:rPr>
                <w:rFonts w:eastAsia="MS Mincho"/>
                <w:lang w:eastAsia="ja-JP"/>
              </w:rPr>
              <w:t xml:space="preserve"> to support functionality-based LCM operations, e.g., to activate/deactivate/fallback/switch AI/ML functionalities</w:t>
            </w:r>
          </w:p>
          <w:p w14:paraId="1DED46B1" w14:textId="77777777" w:rsidR="00E46F80" w:rsidRPr="0084210C" w:rsidRDefault="00E46F80" w:rsidP="00E46F80">
            <w:pPr>
              <w:pStyle w:val="ListParagraph"/>
              <w:numPr>
                <w:ilvl w:val="2"/>
                <w:numId w:val="47"/>
              </w:numPr>
              <w:overflowPunct/>
              <w:autoSpaceDE/>
              <w:autoSpaceDN/>
              <w:adjustRightInd/>
              <w:spacing w:after="0" w:line="360" w:lineRule="auto"/>
              <w:contextualSpacing w:val="0"/>
              <w:textAlignment w:val="auto"/>
            </w:pPr>
            <w:r w:rsidRPr="0084210C">
              <w:rPr>
                <w:rFonts w:eastAsia="MS Mincho" w:hint="eastAsia"/>
                <w:lang w:eastAsia="ja-JP"/>
              </w:rPr>
              <w:t>F</w:t>
            </w:r>
            <w:r w:rsidRPr="0084210C">
              <w:rPr>
                <w:rFonts w:eastAsia="MS Mincho"/>
                <w:lang w:eastAsia="ja-JP"/>
              </w:rPr>
              <w:t>FS: Whether/how to address additional conditions (e.g., scenarios, sites, and datasets) to aid UE-side transparent model operat</w:t>
            </w:r>
            <w:r w:rsidRPr="0084210C">
              <w:t>ions (without model identification) at the Functionality level</w:t>
            </w:r>
          </w:p>
          <w:p w14:paraId="32BDC719" w14:textId="77777777" w:rsidR="00E46F80" w:rsidRPr="0084210C" w:rsidRDefault="00E46F80" w:rsidP="00E46F80">
            <w:pPr>
              <w:pStyle w:val="ListParagraph"/>
              <w:numPr>
                <w:ilvl w:val="2"/>
                <w:numId w:val="47"/>
              </w:numPr>
              <w:overflowPunct/>
              <w:autoSpaceDE/>
              <w:autoSpaceDN/>
              <w:adjustRightInd/>
              <w:spacing w:after="0" w:line="360" w:lineRule="auto"/>
              <w:contextualSpacing w:val="0"/>
              <w:textAlignment w:val="auto"/>
            </w:pPr>
            <w:r w:rsidRPr="0084210C">
              <w:rPr>
                <w:rFonts w:eastAsia="MS Mincho" w:hint="eastAsia"/>
                <w:lang w:eastAsia="ja-JP"/>
              </w:rPr>
              <w:t>F</w:t>
            </w:r>
            <w:r w:rsidRPr="0084210C">
              <w:rPr>
                <w:rFonts w:eastAsia="MS Mincho"/>
                <w:lang w:eastAsia="ja-JP"/>
              </w:rPr>
              <w:t>FS: Other aspects that may constitute Functionality</w:t>
            </w:r>
          </w:p>
          <w:p w14:paraId="358BD8E8"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jc w:val="both"/>
              <w:textAlignment w:val="auto"/>
            </w:pPr>
            <w:r w:rsidRPr="0084210C">
              <w:t>FFS: which aspects should be specified as conditions of a Feature/FG available for functionality will be discussed in each sub-use-case agenda.</w:t>
            </w:r>
          </w:p>
          <w:p w14:paraId="510D196B" w14:textId="77777777" w:rsidR="00E46F80" w:rsidRPr="0084210C" w:rsidRDefault="00E46F80" w:rsidP="00E46F80">
            <w:pPr>
              <w:numPr>
                <w:ilvl w:val="0"/>
                <w:numId w:val="48"/>
              </w:numPr>
              <w:overflowPunct/>
              <w:autoSpaceDE/>
              <w:autoSpaceDN/>
              <w:adjustRightInd/>
              <w:spacing w:after="0"/>
              <w:textAlignment w:val="auto"/>
              <w:rPr>
                <w:rFonts w:ascii="Calibri" w:eastAsia="宋体" w:hAnsi="Calibri" w:cs="Arial"/>
              </w:rPr>
            </w:pPr>
            <w:r w:rsidRPr="0084210C">
              <w:rPr>
                <w:lang w:eastAsia="x-none"/>
              </w:rPr>
              <w:t>For AI/ML model identification and model-ID-based LCM of UE-side models and/or UE-part of two-sided models:</w:t>
            </w:r>
          </w:p>
          <w:p w14:paraId="7E94EF3D"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jc w:val="both"/>
              <w:textAlignment w:val="auto"/>
            </w:pPr>
            <w:r w:rsidRPr="0084210C">
              <w:lastRenderedPageBreak/>
              <w:t xml:space="preserve">model-ID-based LCM operates based on identified models, where a model may be associated with specific </w:t>
            </w:r>
            <w:r w:rsidRPr="00406A2B">
              <w:t>configuration</w:t>
            </w:r>
            <w:r>
              <w:t>s/</w:t>
            </w:r>
            <w:r w:rsidRPr="0084210C">
              <w:t xml:space="preserve">conditions associated with </w:t>
            </w:r>
            <w:r>
              <w:t xml:space="preserve">UE capability of </w:t>
            </w:r>
            <w:r w:rsidRPr="0084210C">
              <w:t>an AI/ML-enabled Feature/FG and additional conditions (e.g., scenarios, sites, and datasets)</w:t>
            </w:r>
            <w:r w:rsidRPr="00F658FF">
              <w:t xml:space="preserve"> as determined/identified between UE-side and NW-side.</w:t>
            </w:r>
          </w:p>
          <w:p w14:paraId="32AB0167"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jc w:val="both"/>
              <w:textAlignment w:val="auto"/>
            </w:pPr>
            <w:r w:rsidRPr="0084210C">
              <w:t>FFS: Which aspects should be considered as additional conditions, and how to include them into model description information during model identification will be discussed in each sub-use-case agenda.</w:t>
            </w:r>
          </w:p>
          <w:p w14:paraId="6561AB33"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jc w:val="both"/>
              <w:textAlignment w:val="auto"/>
            </w:pPr>
            <w:r w:rsidRPr="0084210C">
              <w:t>FFS: Relationship between functionality and model, e.g., whether a model may be identified referring to functionality(s).</w:t>
            </w:r>
          </w:p>
          <w:p w14:paraId="6EF1BB1C" w14:textId="77777777" w:rsidR="00E46F80" w:rsidRPr="0084210C" w:rsidRDefault="00E46F80" w:rsidP="00E46F80">
            <w:pPr>
              <w:pStyle w:val="ListParagraph"/>
              <w:numPr>
                <w:ilvl w:val="1"/>
                <w:numId w:val="47"/>
              </w:numPr>
              <w:overflowPunct/>
              <w:autoSpaceDE/>
              <w:autoSpaceDN/>
              <w:adjustRightInd/>
              <w:spacing w:after="0" w:line="360" w:lineRule="auto"/>
              <w:contextualSpacing w:val="0"/>
              <w:jc w:val="both"/>
              <w:textAlignment w:val="auto"/>
            </w:pPr>
            <w:r w:rsidRPr="0084210C">
              <w:t>FFS: relationship between functionality-based LCM and model-ID-based LCM</w:t>
            </w:r>
          </w:p>
          <w:p w14:paraId="4AA41D7A" w14:textId="77777777" w:rsidR="00E46F80" w:rsidRPr="0084210C" w:rsidRDefault="00E46F80" w:rsidP="00E46F80">
            <w:pPr>
              <w:pStyle w:val="ListParagraph"/>
              <w:numPr>
                <w:ilvl w:val="0"/>
                <w:numId w:val="47"/>
              </w:numPr>
              <w:overflowPunct/>
              <w:autoSpaceDE/>
              <w:autoSpaceDN/>
              <w:adjustRightInd/>
              <w:spacing w:after="0" w:line="360" w:lineRule="auto"/>
              <w:contextualSpacing w:val="0"/>
              <w:jc w:val="both"/>
              <w:textAlignment w:val="auto"/>
            </w:pPr>
            <w:r w:rsidRPr="0084210C">
              <w:t>Note: Applicability of functionality-based LCM and model-ID-based LCM is a separate discussion.</w:t>
            </w:r>
          </w:p>
          <w:p w14:paraId="11D02FF0" w14:textId="77777777" w:rsidR="00E46F80" w:rsidRDefault="00E46F80" w:rsidP="00591EE5">
            <w:pPr>
              <w:rPr>
                <w:lang w:eastAsia="zh-CN"/>
              </w:rPr>
            </w:pPr>
          </w:p>
        </w:tc>
      </w:tr>
    </w:tbl>
    <w:p w14:paraId="27DFD4A2" w14:textId="77777777" w:rsidR="00074160" w:rsidRDefault="00074160" w:rsidP="00591EE5">
      <w:pPr>
        <w:rPr>
          <w:lang w:eastAsia="zh-CN"/>
        </w:rPr>
      </w:pPr>
    </w:p>
    <w:p w14:paraId="48EB2577" w14:textId="538F9E3B" w:rsidR="008F30A2" w:rsidRPr="00C44800" w:rsidRDefault="00817938" w:rsidP="00591EE5">
      <w:pPr>
        <w:rPr>
          <w:lang w:eastAsia="zh-CN"/>
        </w:rPr>
      </w:pPr>
      <w:r>
        <w:rPr>
          <w:lang w:eastAsia="zh-CN"/>
        </w:rPr>
        <w:t>In the current RAN1 discussion, both functionality and model</w:t>
      </w:r>
      <w:r w:rsidR="00741044">
        <w:rPr>
          <w:lang w:eastAsia="zh-CN"/>
        </w:rPr>
        <w:t xml:space="preserve"> ID</w:t>
      </w:r>
      <w:r>
        <w:rPr>
          <w:lang w:eastAsia="zh-CN"/>
        </w:rPr>
        <w:t xml:space="preserve"> based LCM are considered</w:t>
      </w:r>
      <w:r w:rsidR="00006045">
        <w:rPr>
          <w:lang w:eastAsia="zh-CN"/>
        </w:rPr>
        <w:t xml:space="preserve"> for UE side model or UE part of two-sided model</w:t>
      </w:r>
      <w:r>
        <w:rPr>
          <w:lang w:eastAsia="zh-CN"/>
        </w:rPr>
        <w:t xml:space="preserve">. </w:t>
      </w:r>
      <w:r w:rsidR="008F30A2" w:rsidRPr="00C44800">
        <w:rPr>
          <w:lang w:eastAsia="zh-CN"/>
        </w:rPr>
        <w:t xml:space="preserve">In general, we think either ‘functionality’ or ‘AI/ML model’ on the UE side is supposed to be identified to facilitate LCM with the assistance from NW, which </w:t>
      </w:r>
      <w:r w:rsidR="00741044">
        <w:rPr>
          <w:lang w:eastAsia="zh-CN"/>
        </w:rPr>
        <w:t>means</w:t>
      </w:r>
      <w:r w:rsidR="008F30A2" w:rsidRPr="00C44800">
        <w:rPr>
          <w:lang w:eastAsia="zh-CN"/>
        </w:rPr>
        <w:t xml:space="preserve"> that ‘functionality-based LCM’ and ‘model-ID-based LCM’ have the same purpose, but different </w:t>
      </w:r>
      <w:r w:rsidR="00A00E71">
        <w:rPr>
          <w:lang w:eastAsia="zh-CN"/>
        </w:rPr>
        <w:t>management</w:t>
      </w:r>
      <w:r w:rsidR="008F30A2" w:rsidRPr="00C44800">
        <w:rPr>
          <w:lang w:eastAsia="zh-CN"/>
        </w:rPr>
        <w:t xml:space="preserve"> </w:t>
      </w:r>
      <w:r w:rsidR="00A00E71">
        <w:rPr>
          <w:lang w:eastAsia="zh-CN"/>
        </w:rPr>
        <w:t>granularities</w:t>
      </w:r>
      <w:r w:rsidR="008F30A2" w:rsidRPr="00C44800">
        <w:rPr>
          <w:lang w:eastAsia="zh-CN"/>
        </w:rPr>
        <w:t xml:space="preserve"> that one operates on ‘functionality’ and the other operates</w:t>
      </w:r>
      <w:r w:rsidR="00BB564F">
        <w:rPr>
          <w:lang w:eastAsia="zh-CN"/>
        </w:rPr>
        <w:t xml:space="preserve"> on</w:t>
      </w:r>
      <w:r w:rsidR="008F30A2" w:rsidRPr="00C44800">
        <w:rPr>
          <w:lang w:eastAsia="zh-CN"/>
        </w:rPr>
        <w:t xml:space="preserve"> ‘model’.</w:t>
      </w:r>
    </w:p>
    <w:p w14:paraId="00092E9C" w14:textId="7769AD4E" w:rsidR="008F30A2" w:rsidRDefault="008F30A2" w:rsidP="00591EE5">
      <w:pPr>
        <w:pStyle w:val="Observation"/>
      </w:pPr>
      <w:bookmarkStart w:id="6" w:name="_Toc142637319"/>
      <w:r w:rsidRPr="00C44800">
        <w:t xml:space="preserve">For UE-side </w:t>
      </w:r>
      <w:r w:rsidR="00B76B19">
        <w:t xml:space="preserve">or UE part of two-sided </w:t>
      </w:r>
      <w:r w:rsidRPr="00C44800">
        <w:t xml:space="preserve">models, ‘Functionality-based LCM’ and ‘model-ID-based LCM’ have the different </w:t>
      </w:r>
      <w:r w:rsidR="00A00E71">
        <w:t>management granularities</w:t>
      </w:r>
      <w:r w:rsidRPr="00C44800">
        <w:t>, one operates on ‘functionality’ and the other operates on ‘model’.</w:t>
      </w:r>
      <w:bookmarkEnd w:id="6"/>
    </w:p>
    <w:p w14:paraId="4BB2A9D7" w14:textId="77777777" w:rsidR="00074160" w:rsidRPr="00C44800" w:rsidRDefault="00074160" w:rsidP="00074160">
      <w:pPr>
        <w:pStyle w:val="Observation"/>
        <w:numPr>
          <w:ilvl w:val="0"/>
          <w:numId w:val="0"/>
        </w:numPr>
        <w:ind w:left="360" w:hanging="360"/>
      </w:pPr>
    </w:p>
    <w:p w14:paraId="7B4DCB1E" w14:textId="64E997D9" w:rsidR="008F30A2" w:rsidRDefault="008F30A2" w:rsidP="008F30A2">
      <w:pPr>
        <w:rPr>
          <w:lang w:eastAsia="zh-CN"/>
        </w:rPr>
      </w:pPr>
      <w:r w:rsidRPr="00591EE5">
        <w:rPr>
          <w:lang w:eastAsia="zh-CN"/>
        </w:rPr>
        <w:t xml:space="preserve">For such different </w:t>
      </w:r>
      <w:r w:rsidR="00813DD4">
        <w:rPr>
          <w:lang w:eastAsia="zh-CN"/>
        </w:rPr>
        <w:t>management granularity,</w:t>
      </w:r>
      <w:r w:rsidRPr="00591EE5">
        <w:rPr>
          <w:lang w:eastAsia="zh-CN"/>
        </w:rPr>
        <w:t xml:space="preserve"> there can be three alternatives to apply the LCM, functionality-based LCM only, model-ID-based LCM only and joint functionality-based and model-ID-based LCM, which can facilitate different kinds of AI/ML models applications as explained below.</w:t>
      </w:r>
    </w:p>
    <w:p w14:paraId="48D64CF0" w14:textId="77777777" w:rsidR="00950684" w:rsidRPr="00591EE5" w:rsidRDefault="00950684" w:rsidP="008F30A2">
      <w:pPr>
        <w:rPr>
          <w:lang w:eastAsia="zh-CN"/>
        </w:rPr>
      </w:pPr>
    </w:p>
    <w:p w14:paraId="727643CB" w14:textId="77777777" w:rsidR="008F30A2" w:rsidRPr="00591EE5" w:rsidRDefault="008F30A2" w:rsidP="008F30A2">
      <w:pPr>
        <w:pStyle w:val="ListParagraph"/>
        <w:numPr>
          <w:ilvl w:val="0"/>
          <w:numId w:val="44"/>
        </w:numPr>
        <w:overflowPunct/>
        <w:autoSpaceDE/>
        <w:autoSpaceDN/>
        <w:adjustRightInd/>
        <w:spacing w:after="120"/>
        <w:jc w:val="both"/>
        <w:textAlignment w:val="auto"/>
        <w:rPr>
          <w:b/>
          <w:bCs/>
          <w:sz w:val="22"/>
          <w:szCs w:val="22"/>
          <w:lang w:eastAsia="zh-CN"/>
        </w:rPr>
      </w:pPr>
      <w:r w:rsidRPr="00591EE5">
        <w:rPr>
          <w:rFonts w:hint="eastAsia"/>
          <w:b/>
          <w:bCs/>
          <w:sz w:val="22"/>
          <w:szCs w:val="22"/>
          <w:lang w:eastAsia="zh-CN"/>
        </w:rPr>
        <w:t>A</w:t>
      </w:r>
      <w:r w:rsidRPr="00591EE5">
        <w:rPr>
          <w:b/>
          <w:bCs/>
          <w:sz w:val="22"/>
          <w:szCs w:val="22"/>
          <w:lang w:eastAsia="zh-CN"/>
        </w:rPr>
        <w:t>lt.1: Apply functionality-based LCM only</w:t>
      </w:r>
    </w:p>
    <w:p w14:paraId="3E13C100" w14:textId="77777777" w:rsidR="008F30A2" w:rsidRPr="00591EE5" w:rsidRDefault="008F30A2" w:rsidP="00591EE5">
      <w:pPr>
        <w:rPr>
          <w:lang w:eastAsia="zh-CN"/>
        </w:rPr>
      </w:pPr>
      <w:r w:rsidRPr="00591EE5">
        <w:rPr>
          <w:lang w:eastAsia="zh-CN"/>
        </w:rPr>
        <w:t>With this approach, the manageable unit is ‘functionality’, which refers to an AI/ML-enabled Feature/FG enabled by configuration(s), and the configuration(s) is(are) supported based on conditions indicated by UE capability.</w:t>
      </w:r>
    </w:p>
    <w:p w14:paraId="16DFF964" w14:textId="76C9C369" w:rsidR="008F30A2" w:rsidRPr="00591EE5" w:rsidRDefault="008F30A2" w:rsidP="00591EE5">
      <w:pPr>
        <w:rPr>
          <w:lang w:eastAsia="zh-CN"/>
        </w:rPr>
      </w:pPr>
      <w:r w:rsidRPr="00591EE5">
        <w:rPr>
          <w:rFonts w:hint="eastAsia"/>
          <w:lang w:eastAsia="zh-CN"/>
        </w:rPr>
        <w:t>A</w:t>
      </w:r>
      <w:r w:rsidRPr="00591EE5">
        <w:rPr>
          <w:lang w:eastAsia="zh-CN"/>
        </w:rPr>
        <w:t xml:space="preserve">s illustrated in </w:t>
      </w:r>
      <w:r w:rsidR="00591EE5">
        <w:rPr>
          <w:lang w:eastAsia="zh-CN"/>
        </w:rPr>
        <w:t>Figure 1</w:t>
      </w:r>
      <w:r w:rsidRPr="00591EE5">
        <w:rPr>
          <w:lang w:eastAsia="zh-CN"/>
        </w:rPr>
        <w:fldChar w:fldCharType="begin"/>
      </w:r>
      <w:r w:rsidRPr="00591EE5">
        <w:rPr>
          <w:lang w:eastAsia="zh-CN"/>
        </w:rPr>
        <w:instrText xml:space="preserve"> REF _Ref134554033 \h  \* MERGEFORMAT </w:instrText>
      </w:r>
      <w:r w:rsidRPr="00591EE5">
        <w:rPr>
          <w:lang w:eastAsia="zh-CN"/>
        </w:rPr>
      </w:r>
      <w:r w:rsidR="00B870AE">
        <w:rPr>
          <w:lang w:eastAsia="zh-CN"/>
        </w:rPr>
        <w:fldChar w:fldCharType="separate"/>
      </w:r>
      <w:r w:rsidRPr="00591EE5">
        <w:rPr>
          <w:lang w:eastAsia="zh-CN"/>
        </w:rPr>
        <w:fldChar w:fldCharType="end"/>
      </w:r>
      <w:r w:rsidRPr="00591EE5">
        <w:rPr>
          <w:lang w:eastAsia="zh-CN"/>
        </w:rPr>
        <w:t>, in each functionality, e.g., Functionality A, there are a set of configuration parameters and a set of application conditions for the supported AI/ML-based approaches. During functionality identification procedure, UE would report such information to NW for management.</w:t>
      </w:r>
    </w:p>
    <w:p w14:paraId="296F2362" w14:textId="77777777" w:rsidR="008F30A2" w:rsidRPr="00C44800" w:rsidRDefault="008F30A2" w:rsidP="00591EE5">
      <w:pPr>
        <w:keepNext/>
        <w:jc w:val="center"/>
        <w:rPr>
          <w:sz w:val="24"/>
          <w:szCs w:val="24"/>
        </w:rPr>
      </w:pPr>
      <w:r w:rsidRPr="00C44800">
        <w:rPr>
          <w:noProof/>
          <w:sz w:val="24"/>
          <w:szCs w:val="24"/>
          <w:lang w:eastAsia="zh-CN"/>
        </w:rPr>
        <w:drawing>
          <wp:inline distT="0" distB="0" distL="0" distR="0" wp14:anchorId="37A657C3" wp14:editId="0381A7FD">
            <wp:extent cx="4320000" cy="1023261"/>
            <wp:effectExtent l="0" t="0" r="444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27AD26F7" w14:textId="06D06D95" w:rsidR="008F30A2" w:rsidRPr="00C44800" w:rsidRDefault="008F30A2" w:rsidP="00591EE5">
      <w:pPr>
        <w:pStyle w:val="Caption"/>
        <w:jc w:val="center"/>
        <w:rPr>
          <w:sz w:val="21"/>
          <w:szCs w:val="21"/>
          <w:lang w:eastAsia="zh-CN"/>
        </w:rPr>
      </w:pPr>
      <w:bookmarkStart w:id="7" w:name="_Ref134634902"/>
      <w:r w:rsidRPr="00C44800">
        <w:rPr>
          <w:sz w:val="21"/>
          <w:szCs w:val="21"/>
        </w:rPr>
        <w:t xml:space="preserve">Figure </w:t>
      </w:r>
      <w:bookmarkEnd w:id="7"/>
      <w:r w:rsidR="00591EE5">
        <w:rPr>
          <w:sz w:val="21"/>
          <w:szCs w:val="21"/>
        </w:rPr>
        <w:t>1</w:t>
      </w:r>
      <w:r w:rsidRPr="00C44800">
        <w:rPr>
          <w:sz w:val="21"/>
          <w:szCs w:val="21"/>
        </w:rPr>
        <w:t xml:space="preserve"> </w:t>
      </w:r>
      <w:r w:rsidR="0022617A">
        <w:rPr>
          <w:sz w:val="21"/>
          <w:szCs w:val="21"/>
        </w:rPr>
        <w:t>O</w:t>
      </w:r>
      <w:r w:rsidRPr="00C44800">
        <w:rPr>
          <w:sz w:val="21"/>
          <w:szCs w:val="21"/>
        </w:rPr>
        <w:t>nly functionality-based LCM</w:t>
      </w:r>
    </w:p>
    <w:p w14:paraId="4166C51D" w14:textId="77777777" w:rsidR="00591EE5" w:rsidRDefault="00591EE5" w:rsidP="00591EE5">
      <w:pPr>
        <w:rPr>
          <w:lang w:eastAsia="zh-CN"/>
        </w:rPr>
      </w:pPr>
    </w:p>
    <w:p w14:paraId="38BCACB2" w14:textId="4B9C2C92" w:rsidR="008F30A2" w:rsidRPr="00591EE5" w:rsidRDefault="008F30A2" w:rsidP="00591EE5">
      <w:pPr>
        <w:rPr>
          <w:lang w:eastAsia="zh-CN"/>
        </w:rPr>
      </w:pPr>
      <w:r w:rsidRPr="00591EE5">
        <w:rPr>
          <w:rFonts w:hint="eastAsia"/>
          <w:lang w:eastAsia="zh-CN"/>
        </w:rPr>
        <w:t>W</w:t>
      </w:r>
      <w:r w:rsidRPr="00591EE5">
        <w:rPr>
          <w:lang w:eastAsia="zh-CN"/>
        </w:rPr>
        <w:t>ith this LCM, the deployed AI/ML models used for inference at UE is unseen by NW, since it could not be necessary for NW to know the deployed and current used models. NW can provide the assistance information to active applicable functionality according to the configurations provided during identification procedure, and UE can select the model by itself. In this sense, the proprietary information of the models can be well protected. This approach is benefit for the single-side model, especially the model from local training.</w:t>
      </w:r>
    </w:p>
    <w:p w14:paraId="3939EFC6" w14:textId="4A523C6D" w:rsidR="008F30A2" w:rsidRDefault="008F30A2" w:rsidP="00950684">
      <w:pPr>
        <w:pStyle w:val="Observation"/>
        <w:ind w:left="1701" w:hanging="1701"/>
      </w:pPr>
      <w:bookmarkStart w:id="8" w:name="_Toc142637320"/>
      <w:r w:rsidRPr="00950684">
        <w:lastRenderedPageBreak/>
        <w:t xml:space="preserve">Functionality-based LCM can well protect the deployed models’ proprietary for UE to automatically select model for current use, which is </w:t>
      </w:r>
      <w:proofErr w:type="spellStart"/>
      <w:r w:rsidRPr="00950684">
        <w:t>benefit</w:t>
      </w:r>
      <w:r w:rsidR="00D86F68">
        <w:t>ial</w:t>
      </w:r>
      <w:proofErr w:type="spellEnd"/>
      <w:r w:rsidRPr="00950684">
        <w:t xml:space="preserve"> for the single-sided UE model without model transfer from NW.</w:t>
      </w:r>
      <w:bookmarkEnd w:id="8"/>
    </w:p>
    <w:p w14:paraId="088A1C51" w14:textId="77777777" w:rsidR="00950684" w:rsidRPr="00950684" w:rsidRDefault="00950684" w:rsidP="00950684">
      <w:pPr>
        <w:pStyle w:val="Observation"/>
        <w:numPr>
          <w:ilvl w:val="0"/>
          <w:numId w:val="0"/>
        </w:numPr>
        <w:ind w:left="360" w:hanging="360"/>
      </w:pPr>
    </w:p>
    <w:p w14:paraId="7EB040DD" w14:textId="77777777" w:rsidR="008F30A2" w:rsidRPr="00591EE5" w:rsidRDefault="008F30A2" w:rsidP="008F30A2">
      <w:pPr>
        <w:pStyle w:val="ListParagraph"/>
        <w:numPr>
          <w:ilvl w:val="0"/>
          <w:numId w:val="44"/>
        </w:numPr>
        <w:overflowPunct/>
        <w:autoSpaceDE/>
        <w:autoSpaceDN/>
        <w:adjustRightInd/>
        <w:spacing w:after="120"/>
        <w:jc w:val="both"/>
        <w:textAlignment w:val="auto"/>
        <w:rPr>
          <w:b/>
          <w:bCs/>
          <w:sz w:val="22"/>
          <w:szCs w:val="22"/>
          <w:lang w:eastAsia="zh-CN"/>
        </w:rPr>
      </w:pPr>
      <w:r w:rsidRPr="00591EE5">
        <w:rPr>
          <w:b/>
          <w:bCs/>
          <w:sz w:val="22"/>
          <w:szCs w:val="22"/>
          <w:lang w:eastAsia="zh-CN"/>
        </w:rPr>
        <w:t>Alt.2: Apply model-ID-based LCM only</w:t>
      </w:r>
    </w:p>
    <w:p w14:paraId="4AB5587E" w14:textId="77777777" w:rsidR="008F30A2" w:rsidRPr="00591EE5" w:rsidRDefault="008F30A2" w:rsidP="00591EE5">
      <w:pPr>
        <w:rPr>
          <w:lang w:eastAsia="zh-CN"/>
        </w:rPr>
      </w:pPr>
      <w:r w:rsidRPr="00591EE5">
        <w:rPr>
          <w:lang w:eastAsia="zh-CN"/>
        </w:rPr>
        <w:t>In this case, the manageable unit is ‘model’, either logical or physical model, whose description and application conditions are reported during model identification.</w:t>
      </w:r>
    </w:p>
    <w:p w14:paraId="2A10BD81" w14:textId="0D4FDB23" w:rsidR="008F30A2" w:rsidRPr="00591EE5" w:rsidRDefault="008F30A2" w:rsidP="00591EE5">
      <w:pPr>
        <w:rPr>
          <w:lang w:eastAsia="zh-CN"/>
        </w:rPr>
      </w:pPr>
      <w:r w:rsidRPr="00591EE5">
        <w:rPr>
          <w:rFonts w:hint="eastAsia"/>
          <w:lang w:eastAsia="zh-CN"/>
        </w:rPr>
        <w:t>A</w:t>
      </w:r>
      <w:r w:rsidRPr="00591EE5">
        <w:rPr>
          <w:lang w:eastAsia="zh-CN"/>
        </w:rPr>
        <w:t>s illustrated in</w:t>
      </w:r>
      <w:r w:rsidR="00591EE5">
        <w:rPr>
          <w:lang w:eastAsia="zh-CN"/>
        </w:rPr>
        <w:t xml:space="preserve"> Figure 2</w:t>
      </w:r>
      <w:r w:rsidRPr="00591EE5">
        <w:rPr>
          <w:lang w:eastAsia="zh-CN"/>
        </w:rPr>
        <w:fldChar w:fldCharType="begin"/>
      </w:r>
      <w:r w:rsidRPr="00591EE5">
        <w:rPr>
          <w:lang w:eastAsia="zh-CN"/>
        </w:rPr>
        <w:instrText xml:space="preserve"> REF _Ref134561295 \h  \* MERGEFORMAT </w:instrText>
      </w:r>
      <w:r w:rsidRPr="00591EE5">
        <w:rPr>
          <w:lang w:eastAsia="zh-CN"/>
        </w:rPr>
      </w:r>
      <w:r w:rsidR="00B870AE">
        <w:rPr>
          <w:lang w:eastAsia="zh-CN"/>
        </w:rPr>
        <w:fldChar w:fldCharType="separate"/>
      </w:r>
      <w:r w:rsidRPr="00591EE5">
        <w:rPr>
          <w:lang w:eastAsia="zh-CN"/>
        </w:rPr>
        <w:fldChar w:fldCharType="end"/>
      </w:r>
      <w:r w:rsidRPr="00591EE5">
        <w:rPr>
          <w:lang w:eastAsia="zh-CN"/>
        </w:rPr>
        <w:t>, in each model, e.g., Model 1, there are corresponding descriptions, configurations and applicable conditions for the deployed AI/ML models. During model identification procedure, UE would report such information to NW for management.</w:t>
      </w:r>
    </w:p>
    <w:p w14:paraId="5F42CEA2" w14:textId="77777777" w:rsidR="008F30A2" w:rsidRPr="00C44800" w:rsidRDefault="008F30A2" w:rsidP="008F30A2">
      <w:pPr>
        <w:keepNext/>
        <w:jc w:val="center"/>
        <w:rPr>
          <w:sz w:val="24"/>
          <w:szCs w:val="24"/>
        </w:rPr>
      </w:pPr>
      <w:r w:rsidRPr="00C44800">
        <w:rPr>
          <w:noProof/>
          <w:sz w:val="24"/>
          <w:szCs w:val="24"/>
          <w:lang w:eastAsia="zh-CN"/>
        </w:rPr>
        <w:drawing>
          <wp:inline distT="0" distB="0" distL="0" distR="0" wp14:anchorId="201647B7" wp14:editId="11C9F0CE">
            <wp:extent cx="4320000" cy="1020312"/>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020312"/>
                    </a:xfrm>
                    <a:prstGeom prst="rect">
                      <a:avLst/>
                    </a:prstGeom>
                    <a:noFill/>
                  </pic:spPr>
                </pic:pic>
              </a:graphicData>
            </a:graphic>
          </wp:inline>
        </w:drawing>
      </w:r>
    </w:p>
    <w:p w14:paraId="20FE15B7" w14:textId="3E456566" w:rsidR="008F30A2" w:rsidRPr="00C44800" w:rsidRDefault="008F30A2" w:rsidP="00074160">
      <w:pPr>
        <w:pStyle w:val="Caption"/>
        <w:jc w:val="center"/>
        <w:rPr>
          <w:sz w:val="21"/>
          <w:szCs w:val="21"/>
          <w:lang w:eastAsia="zh-CN"/>
        </w:rPr>
      </w:pPr>
      <w:bookmarkStart w:id="9" w:name="_Ref134634978"/>
      <w:r w:rsidRPr="00C44800">
        <w:rPr>
          <w:sz w:val="21"/>
          <w:szCs w:val="21"/>
        </w:rPr>
        <w:t xml:space="preserve">Figure </w:t>
      </w:r>
      <w:bookmarkEnd w:id="9"/>
      <w:r w:rsidR="00074160">
        <w:rPr>
          <w:sz w:val="21"/>
          <w:szCs w:val="21"/>
        </w:rPr>
        <w:t>2</w:t>
      </w:r>
      <w:r w:rsidRPr="00C44800">
        <w:rPr>
          <w:sz w:val="21"/>
          <w:szCs w:val="21"/>
        </w:rPr>
        <w:t xml:space="preserve"> only model-ID-based LCM</w:t>
      </w:r>
    </w:p>
    <w:p w14:paraId="4E93C06E" w14:textId="527040A2" w:rsidR="008F30A2" w:rsidRPr="00591EE5" w:rsidRDefault="008F30A2" w:rsidP="00591EE5">
      <w:pPr>
        <w:rPr>
          <w:lang w:eastAsia="zh-CN"/>
        </w:rPr>
      </w:pPr>
      <w:r w:rsidRPr="00591EE5">
        <w:rPr>
          <w:rFonts w:hint="eastAsia"/>
          <w:lang w:eastAsia="zh-CN"/>
        </w:rPr>
        <w:t>W</w:t>
      </w:r>
      <w:r w:rsidRPr="00591EE5">
        <w:rPr>
          <w:lang w:eastAsia="zh-CN"/>
        </w:rPr>
        <w:t xml:space="preserve">ith this LCM, the deployed AI/ML models used for inference at UE is visible by NW, and NW can provide the assistance information and operate the model directly. NW can select the model for activation, monitoring and de-activation. In this sense, the models’ information is well disclosed. This approach is </w:t>
      </w:r>
      <w:r w:rsidR="00786793">
        <w:rPr>
          <w:lang w:eastAsia="zh-CN"/>
        </w:rPr>
        <w:t>beneficial</w:t>
      </w:r>
      <w:r w:rsidRPr="00591EE5">
        <w:rPr>
          <w:lang w:eastAsia="zh-CN"/>
        </w:rPr>
        <w:t xml:space="preserve"> for the two-side model and the single-side model with model transfer from NW.</w:t>
      </w:r>
    </w:p>
    <w:p w14:paraId="154A2995" w14:textId="404EFBCF" w:rsidR="008F30A2" w:rsidRDefault="008F30A2" w:rsidP="00950684">
      <w:pPr>
        <w:pStyle w:val="Observation"/>
      </w:pPr>
      <w:bookmarkStart w:id="10" w:name="_Toc142637321"/>
      <w:r w:rsidRPr="00950684">
        <w:t xml:space="preserve">Model-ID-based LCM can facilitate NW to directly operate the UE-sided and UE-part model, which is </w:t>
      </w:r>
      <w:r w:rsidR="00786793">
        <w:t>beneficial</w:t>
      </w:r>
      <w:r w:rsidRPr="00950684">
        <w:t xml:space="preserve"> for the two-side model and single-side UE model with model transfer from NW.</w:t>
      </w:r>
      <w:bookmarkEnd w:id="10"/>
    </w:p>
    <w:p w14:paraId="5F1078FA" w14:textId="77777777" w:rsidR="00950684" w:rsidRPr="00950684" w:rsidRDefault="00950684" w:rsidP="00950684">
      <w:pPr>
        <w:pStyle w:val="Observation"/>
        <w:numPr>
          <w:ilvl w:val="0"/>
          <w:numId w:val="0"/>
        </w:numPr>
        <w:ind w:left="360" w:hanging="360"/>
      </w:pPr>
    </w:p>
    <w:p w14:paraId="592A0900" w14:textId="77777777" w:rsidR="008F30A2" w:rsidRPr="00591EE5" w:rsidRDefault="008F30A2" w:rsidP="008F30A2">
      <w:pPr>
        <w:pStyle w:val="ListParagraph"/>
        <w:numPr>
          <w:ilvl w:val="0"/>
          <w:numId w:val="44"/>
        </w:numPr>
        <w:overflowPunct/>
        <w:autoSpaceDE/>
        <w:autoSpaceDN/>
        <w:adjustRightInd/>
        <w:spacing w:after="120"/>
        <w:jc w:val="both"/>
        <w:textAlignment w:val="auto"/>
        <w:rPr>
          <w:b/>
          <w:bCs/>
          <w:sz w:val="22"/>
          <w:szCs w:val="22"/>
          <w:lang w:eastAsia="zh-CN"/>
        </w:rPr>
      </w:pPr>
      <w:r w:rsidRPr="00591EE5">
        <w:rPr>
          <w:rFonts w:hint="eastAsia"/>
          <w:b/>
          <w:bCs/>
          <w:sz w:val="22"/>
          <w:szCs w:val="22"/>
          <w:lang w:eastAsia="zh-CN"/>
        </w:rPr>
        <w:t>A</w:t>
      </w:r>
      <w:r w:rsidRPr="00591EE5">
        <w:rPr>
          <w:b/>
          <w:bCs/>
          <w:sz w:val="22"/>
          <w:szCs w:val="22"/>
          <w:lang w:eastAsia="zh-CN"/>
        </w:rPr>
        <w:t>lt.3: Jointly apply functionality-based and model-ID-based LCM</w:t>
      </w:r>
    </w:p>
    <w:p w14:paraId="3CA836F7" w14:textId="77777777" w:rsidR="008F30A2" w:rsidRPr="00591EE5" w:rsidRDefault="008F30A2" w:rsidP="00591EE5">
      <w:pPr>
        <w:rPr>
          <w:lang w:eastAsia="zh-CN"/>
        </w:rPr>
      </w:pPr>
      <w:r w:rsidRPr="00591EE5">
        <w:rPr>
          <w:lang w:eastAsia="zh-CN"/>
        </w:rPr>
        <w:t>In this case, the manageable unit is ‘model groups’, identified by a ‘functionality’, whose descriptions, configurations and application conditions are indicated in a hierarchical way, i.e., some in functionality identification and others are in individual model identification.</w:t>
      </w:r>
    </w:p>
    <w:p w14:paraId="1C518623" w14:textId="075EC974" w:rsidR="008F30A2" w:rsidRPr="00591EE5" w:rsidRDefault="008F30A2" w:rsidP="00591EE5">
      <w:pPr>
        <w:rPr>
          <w:lang w:eastAsia="zh-CN"/>
        </w:rPr>
      </w:pPr>
      <w:r w:rsidRPr="00591EE5">
        <w:rPr>
          <w:lang w:eastAsia="zh-CN"/>
        </w:rPr>
        <w:t xml:space="preserve">As illustrated </w:t>
      </w:r>
      <w:r w:rsidR="00074160">
        <w:rPr>
          <w:lang w:eastAsia="zh-CN"/>
        </w:rPr>
        <w:t>in Figure 3</w:t>
      </w:r>
      <w:r w:rsidRPr="00591EE5">
        <w:rPr>
          <w:lang w:eastAsia="zh-CN"/>
        </w:rPr>
        <w:t xml:space="preserve">, in each model, e.g., Model 1, there are corresponding descriptions, configurations and applicable conditions for the deployed AI/ML models. During model identification procedure, UE would report such information to NW for management. </w:t>
      </w:r>
    </w:p>
    <w:p w14:paraId="7E93AF79" w14:textId="77777777" w:rsidR="008F30A2" w:rsidRPr="00C44800" w:rsidRDefault="008F30A2" w:rsidP="008F30A2">
      <w:pPr>
        <w:keepNext/>
        <w:jc w:val="center"/>
        <w:rPr>
          <w:sz w:val="24"/>
          <w:szCs w:val="24"/>
        </w:rPr>
      </w:pPr>
      <w:r w:rsidRPr="00C44800">
        <w:rPr>
          <w:noProof/>
          <w:sz w:val="24"/>
          <w:szCs w:val="24"/>
          <w:lang w:eastAsia="zh-CN"/>
        </w:rPr>
        <w:drawing>
          <wp:inline distT="0" distB="0" distL="0" distR="0" wp14:anchorId="0B27C098" wp14:editId="0F142BB6">
            <wp:extent cx="4320000" cy="1023261"/>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02BFAF18" w14:textId="5C11E766" w:rsidR="008F30A2" w:rsidRDefault="008F30A2" w:rsidP="00074160">
      <w:pPr>
        <w:pStyle w:val="Caption"/>
        <w:jc w:val="center"/>
        <w:rPr>
          <w:sz w:val="21"/>
          <w:szCs w:val="21"/>
        </w:rPr>
      </w:pPr>
      <w:bookmarkStart w:id="11" w:name="_Ref134635000"/>
      <w:r w:rsidRPr="00C44800">
        <w:rPr>
          <w:sz w:val="21"/>
          <w:szCs w:val="21"/>
        </w:rPr>
        <w:t xml:space="preserve">Figure </w:t>
      </w:r>
      <w:bookmarkEnd w:id="11"/>
      <w:r w:rsidR="00074160">
        <w:rPr>
          <w:sz w:val="21"/>
          <w:szCs w:val="21"/>
        </w:rPr>
        <w:t>3</w:t>
      </w:r>
      <w:r w:rsidRPr="00C44800">
        <w:rPr>
          <w:sz w:val="21"/>
          <w:szCs w:val="21"/>
        </w:rPr>
        <w:t xml:space="preserve"> </w:t>
      </w:r>
      <w:r w:rsidR="00D04D43">
        <w:rPr>
          <w:sz w:val="21"/>
          <w:szCs w:val="21"/>
        </w:rPr>
        <w:t>Joint functionality-model-ID-based LCM</w:t>
      </w:r>
      <w:r w:rsidRPr="00C44800">
        <w:rPr>
          <w:sz w:val="21"/>
          <w:szCs w:val="21"/>
        </w:rPr>
        <w:t>: models grouped by functionality</w:t>
      </w:r>
    </w:p>
    <w:p w14:paraId="4AE35039" w14:textId="77777777" w:rsidR="00074160" w:rsidRPr="00074160" w:rsidRDefault="00074160" w:rsidP="00074160">
      <w:pPr>
        <w:rPr>
          <w:lang w:eastAsia="ar-SA"/>
        </w:rPr>
      </w:pPr>
    </w:p>
    <w:p w14:paraId="0EACE232" w14:textId="5D160E36" w:rsidR="008F30A2" w:rsidRPr="00591EE5" w:rsidRDefault="008F30A2" w:rsidP="00591EE5">
      <w:pPr>
        <w:rPr>
          <w:lang w:eastAsia="zh-CN"/>
        </w:rPr>
      </w:pPr>
      <w:r w:rsidRPr="00591EE5">
        <w:rPr>
          <w:rFonts w:hint="eastAsia"/>
          <w:lang w:eastAsia="zh-CN"/>
        </w:rPr>
        <w:t>W</w:t>
      </w:r>
      <w:r w:rsidRPr="00591EE5">
        <w:rPr>
          <w:lang w:eastAsia="zh-CN"/>
        </w:rPr>
        <w:t xml:space="preserve">ith this LCM, the deployed AI/ML models used for inference at UE is visible by NW, and NW can provide the assistance information and operate the model directly as the same as Alt.2. The different thing is the information to collect and </w:t>
      </w:r>
      <w:proofErr w:type="spellStart"/>
      <w:r w:rsidRPr="00591EE5">
        <w:rPr>
          <w:lang w:eastAsia="zh-CN"/>
        </w:rPr>
        <w:t>signaling</w:t>
      </w:r>
      <w:proofErr w:type="spellEnd"/>
      <w:r w:rsidRPr="00591EE5">
        <w:rPr>
          <w:lang w:eastAsia="zh-CN"/>
        </w:rPr>
        <w:t xml:space="preserve"> to operate the model is less. NW can select a group of models within a functionality for monitoring for example. This approach is benefi</w:t>
      </w:r>
      <w:r w:rsidR="00786793">
        <w:rPr>
          <w:lang w:eastAsia="zh-CN"/>
        </w:rPr>
        <w:t>cial</w:t>
      </w:r>
      <w:r w:rsidRPr="00591EE5">
        <w:rPr>
          <w:lang w:eastAsia="zh-CN"/>
        </w:rPr>
        <w:t xml:space="preserve"> for the two-side model and multiple models.</w:t>
      </w:r>
    </w:p>
    <w:p w14:paraId="196E4DAB" w14:textId="5FB0B375" w:rsidR="008F30A2" w:rsidRPr="00C44800" w:rsidRDefault="008F30A2" w:rsidP="00074160">
      <w:pPr>
        <w:pStyle w:val="Observation"/>
      </w:pPr>
      <w:bookmarkStart w:id="12" w:name="_Toc142637322"/>
      <w:r w:rsidRPr="00C44800">
        <w:t xml:space="preserve">Joint functionality-based and model-ID-based LCM can facilitate NW to flexible </w:t>
      </w:r>
      <w:proofErr w:type="spellStart"/>
      <w:r w:rsidRPr="00C44800">
        <w:t>signaling</w:t>
      </w:r>
      <w:proofErr w:type="spellEnd"/>
      <w:r w:rsidRPr="00C44800">
        <w:t xml:space="preserve"> designs if there are multiple models with grouping, which is benefi</w:t>
      </w:r>
      <w:r w:rsidR="00786793">
        <w:t>cial</w:t>
      </w:r>
      <w:r w:rsidRPr="00C44800">
        <w:t xml:space="preserve"> for the two-sided models and single-side model with model transfer from NW.</w:t>
      </w:r>
      <w:bookmarkEnd w:id="12"/>
    </w:p>
    <w:p w14:paraId="0AEA5981" w14:textId="77777777" w:rsidR="00656454" w:rsidRDefault="00656454" w:rsidP="002221A2">
      <w:pPr>
        <w:pStyle w:val="Proposal"/>
        <w:numPr>
          <w:ilvl w:val="0"/>
          <w:numId w:val="0"/>
        </w:numPr>
        <w:ind w:left="1304" w:hanging="1304"/>
        <w:rPr>
          <w:rFonts w:eastAsia="宋体"/>
        </w:rPr>
      </w:pPr>
    </w:p>
    <w:p w14:paraId="2A10985F" w14:textId="2D2C066E" w:rsidR="00787068" w:rsidRDefault="001B4BEA" w:rsidP="001B4BEA">
      <w:pPr>
        <w:rPr>
          <w:rFonts w:eastAsia="宋体"/>
        </w:rPr>
      </w:pPr>
      <w:r>
        <w:rPr>
          <w:rFonts w:eastAsia="宋体" w:hint="eastAsia"/>
          <w:lang w:eastAsia="zh-CN"/>
        </w:rPr>
        <w:lastRenderedPageBreak/>
        <w:t>N</w:t>
      </w:r>
      <w:r>
        <w:rPr>
          <w:rFonts w:eastAsia="宋体"/>
          <w:lang w:eastAsia="zh-CN"/>
        </w:rPr>
        <w:t xml:space="preserve">o matter which </w:t>
      </w:r>
      <w:r w:rsidR="007C1C43">
        <w:rPr>
          <w:rFonts w:eastAsia="宋体"/>
          <w:lang w:eastAsia="zh-CN"/>
        </w:rPr>
        <w:t>a</w:t>
      </w:r>
      <w:r>
        <w:rPr>
          <w:rFonts w:eastAsia="宋体"/>
          <w:lang w:eastAsia="zh-CN"/>
        </w:rPr>
        <w:t xml:space="preserve">lternative of above is supported at the end, </w:t>
      </w:r>
      <w:r w:rsidR="00092C54">
        <w:rPr>
          <w:rFonts w:eastAsia="宋体"/>
          <w:lang w:eastAsia="zh-CN"/>
        </w:rPr>
        <w:t xml:space="preserve">in our understanding, from UE point of view, </w:t>
      </w:r>
      <w:r w:rsidR="00553180">
        <w:rPr>
          <w:rFonts w:eastAsia="宋体"/>
          <w:lang w:eastAsia="zh-CN"/>
        </w:rPr>
        <w:t xml:space="preserve">the identifier used for </w:t>
      </w:r>
      <w:r w:rsidR="0006021C">
        <w:rPr>
          <w:rFonts w:eastAsia="宋体"/>
          <w:lang w:eastAsia="zh-CN"/>
        </w:rPr>
        <w:t xml:space="preserve">UE side or UE part of two-sided model LCM </w:t>
      </w:r>
      <w:r w:rsidR="006B60CA">
        <w:rPr>
          <w:rFonts w:eastAsia="宋体"/>
          <w:lang w:eastAsia="zh-CN"/>
        </w:rPr>
        <w:t>needs to be locally unique, meaning it</w:t>
      </w:r>
      <w:r w:rsidR="001078B8">
        <w:rPr>
          <w:rFonts w:eastAsia="宋体"/>
          <w:lang w:eastAsia="zh-CN"/>
        </w:rPr>
        <w:t xml:space="preserve"> can be used to identify a functionality or a model without ambiguity. </w:t>
      </w:r>
    </w:p>
    <w:p w14:paraId="0719F1CE" w14:textId="35EAD6F3" w:rsidR="00787068" w:rsidRDefault="00AE1C44" w:rsidP="001078B8">
      <w:pPr>
        <w:pStyle w:val="Proposal"/>
        <w:rPr>
          <w:rFonts w:eastAsia="宋体"/>
        </w:rPr>
      </w:pPr>
      <w:bookmarkStart w:id="13" w:name="_Toc142637323"/>
      <w:r>
        <w:rPr>
          <w:rFonts w:eastAsia="宋体"/>
        </w:rPr>
        <w:t>RAN2 assumes that the identifier (e.g., model ID) used f</w:t>
      </w:r>
      <w:r w:rsidR="001078B8">
        <w:rPr>
          <w:rFonts w:eastAsia="宋体"/>
        </w:rPr>
        <w:t>or UE side model or UE part of two-sided model LCM</w:t>
      </w:r>
      <w:r>
        <w:rPr>
          <w:rFonts w:eastAsia="宋体"/>
        </w:rPr>
        <w:t xml:space="preserve"> is </w:t>
      </w:r>
      <w:r w:rsidR="00870DB9">
        <w:rPr>
          <w:rFonts w:eastAsia="宋体"/>
        </w:rPr>
        <w:t xml:space="preserve">at least </w:t>
      </w:r>
      <w:r>
        <w:rPr>
          <w:rFonts w:eastAsia="宋体"/>
        </w:rPr>
        <w:t xml:space="preserve">locally unique </w:t>
      </w:r>
      <w:r w:rsidR="002A6190">
        <w:rPr>
          <w:rFonts w:eastAsia="宋体"/>
        </w:rPr>
        <w:t>within</w:t>
      </w:r>
      <w:r>
        <w:rPr>
          <w:rFonts w:eastAsia="宋体"/>
        </w:rPr>
        <w:t xml:space="preserve"> the same UE. FFS </w:t>
      </w:r>
      <w:r w:rsidR="002A6190">
        <w:rPr>
          <w:rFonts w:eastAsia="宋体"/>
        </w:rPr>
        <w:t xml:space="preserve">the </w:t>
      </w:r>
      <w:r w:rsidR="00B75AFB">
        <w:rPr>
          <w:rFonts w:eastAsia="宋体"/>
        </w:rPr>
        <w:t xml:space="preserve">need of more “global unique” </w:t>
      </w:r>
      <w:r w:rsidR="001146C8">
        <w:rPr>
          <w:rFonts w:eastAsia="宋体"/>
        </w:rPr>
        <w:t>identifier for this case.</w:t>
      </w:r>
      <w:bookmarkEnd w:id="13"/>
      <w:r w:rsidR="001146C8">
        <w:rPr>
          <w:rFonts w:eastAsia="宋体"/>
        </w:rPr>
        <w:t xml:space="preserve"> </w:t>
      </w:r>
    </w:p>
    <w:p w14:paraId="7D8D5315" w14:textId="77777777" w:rsidR="00787068" w:rsidRDefault="00787068" w:rsidP="002221A2">
      <w:pPr>
        <w:pStyle w:val="Proposal"/>
        <w:numPr>
          <w:ilvl w:val="0"/>
          <w:numId w:val="0"/>
        </w:numPr>
        <w:ind w:left="1304" w:hanging="1304"/>
        <w:rPr>
          <w:rFonts w:eastAsia="宋体"/>
        </w:rPr>
      </w:pPr>
    </w:p>
    <w:p w14:paraId="3568DBBC" w14:textId="1B163375" w:rsidR="0018295E" w:rsidRPr="00591EE5" w:rsidRDefault="0018295E" w:rsidP="0018295E">
      <w:pPr>
        <w:rPr>
          <w:lang w:eastAsia="zh-CN"/>
        </w:rPr>
      </w:pPr>
      <w:r w:rsidRPr="00591EE5">
        <w:rPr>
          <w:lang w:eastAsia="zh-CN"/>
        </w:rPr>
        <w:t>To well manage the models/functionalities for both identification methods, it is suggested to have a unified identifier</w:t>
      </w:r>
      <w:r w:rsidR="008808A4">
        <w:rPr>
          <w:lang w:eastAsia="zh-CN"/>
        </w:rPr>
        <w:t xml:space="preserve"> design</w:t>
      </w:r>
      <w:r w:rsidRPr="00591EE5">
        <w:rPr>
          <w:lang w:eastAsia="zh-CN"/>
        </w:rPr>
        <w:t>. We suggest a hierarchical model ID design as illustrated in</w:t>
      </w:r>
      <w:r w:rsidR="00591EE5">
        <w:rPr>
          <w:lang w:eastAsia="zh-CN"/>
        </w:rPr>
        <w:t xml:space="preserve"> Table 1</w:t>
      </w:r>
      <w:r w:rsidR="00162010">
        <w:rPr>
          <w:lang w:eastAsia="zh-CN"/>
        </w:rPr>
        <w:t xml:space="preserve"> as an example</w:t>
      </w:r>
      <w:r w:rsidRPr="00591EE5">
        <w:rPr>
          <w:lang w:eastAsia="zh-CN"/>
        </w:rPr>
        <w:t xml:space="preserve">, whose columns mean the functionalities and the rows mean the potential multiple models within each functionality. </w:t>
      </w:r>
    </w:p>
    <w:p w14:paraId="12C279F1" w14:textId="49DF3262" w:rsidR="0018295E" w:rsidRPr="00C44800" w:rsidRDefault="0018295E" w:rsidP="00950684">
      <w:pPr>
        <w:pStyle w:val="Caption"/>
        <w:keepNext/>
        <w:jc w:val="center"/>
        <w:rPr>
          <w:sz w:val="21"/>
          <w:szCs w:val="21"/>
        </w:rPr>
      </w:pPr>
      <w:bookmarkStart w:id="14" w:name="_Ref134633358"/>
      <w:r w:rsidRPr="00C44800">
        <w:rPr>
          <w:sz w:val="21"/>
          <w:szCs w:val="21"/>
        </w:rPr>
        <w:t xml:space="preserve">Table </w:t>
      </w:r>
      <w:bookmarkEnd w:id="14"/>
      <w:r w:rsidR="00591EE5">
        <w:rPr>
          <w:sz w:val="21"/>
          <w:szCs w:val="21"/>
        </w:rPr>
        <w:t>1</w:t>
      </w:r>
      <w:r w:rsidRPr="00C44800">
        <w:rPr>
          <w:sz w:val="21"/>
          <w:szCs w:val="21"/>
        </w:rPr>
        <w:t xml:space="preserve"> Using a hierarchical model ID to identify AI/ML models/functionalities</w:t>
      </w:r>
    </w:p>
    <w:tbl>
      <w:tblPr>
        <w:tblStyle w:val="TableGrid"/>
        <w:tblW w:w="0" w:type="auto"/>
        <w:jc w:val="center"/>
        <w:tblLook w:val="04A0" w:firstRow="1" w:lastRow="0" w:firstColumn="1" w:lastColumn="0" w:noHBand="0" w:noVBand="1"/>
      </w:tblPr>
      <w:tblGrid>
        <w:gridCol w:w="2163"/>
        <w:gridCol w:w="1580"/>
        <w:gridCol w:w="1620"/>
        <w:gridCol w:w="1604"/>
        <w:gridCol w:w="841"/>
      </w:tblGrid>
      <w:tr w:rsidR="0018295E" w:rsidRPr="00C44800" w14:paraId="1B20C3AF" w14:textId="77777777" w:rsidTr="00E8358C">
        <w:trPr>
          <w:trHeight w:val="362"/>
          <w:jc w:val="center"/>
        </w:trPr>
        <w:tc>
          <w:tcPr>
            <w:tcW w:w="2163" w:type="dxa"/>
            <w:vMerge w:val="restart"/>
            <w:tcBorders>
              <w:tl2br w:val="single" w:sz="4" w:space="0" w:color="auto"/>
            </w:tcBorders>
            <w:shd w:val="clear" w:color="auto" w:fill="F2F2F2" w:themeFill="background1" w:themeFillShade="F2"/>
          </w:tcPr>
          <w:p w14:paraId="49CCC055" w14:textId="77777777" w:rsidR="0018295E" w:rsidRPr="00C44800" w:rsidRDefault="0018295E" w:rsidP="00950684">
            <w:pPr>
              <w:spacing w:after="0"/>
              <w:jc w:val="center"/>
              <w:rPr>
                <w:sz w:val="24"/>
                <w:szCs w:val="24"/>
                <w:lang w:eastAsia="zh-CN"/>
              </w:rPr>
            </w:pPr>
          </w:p>
        </w:tc>
        <w:tc>
          <w:tcPr>
            <w:tcW w:w="5645" w:type="dxa"/>
            <w:gridSpan w:val="4"/>
            <w:shd w:val="clear" w:color="auto" w:fill="F2F2F2" w:themeFill="background1" w:themeFillShade="F2"/>
            <w:vAlign w:val="center"/>
          </w:tcPr>
          <w:p w14:paraId="4EFB560B" w14:textId="77777777" w:rsidR="0018295E" w:rsidRPr="00C44800" w:rsidRDefault="0018295E" w:rsidP="00950684">
            <w:pPr>
              <w:spacing w:after="0"/>
              <w:jc w:val="center"/>
              <w:rPr>
                <w:b/>
                <w:bCs/>
                <w:sz w:val="24"/>
                <w:szCs w:val="24"/>
                <w:lang w:eastAsia="zh-CN"/>
              </w:rPr>
            </w:pPr>
            <w:r w:rsidRPr="00C44800">
              <w:rPr>
                <w:b/>
                <w:bCs/>
                <w:sz w:val="24"/>
                <w:szCs w:val="24"/>
                <w:lang w:eastAsia="zh-CN"/>
              </w:rPr>
              <w:t>AI/ML functionalities</w:t>
            </w:r>
          </w:p>
        </w:tc>
      </w:tr>
      <w:tr w:rsidR="0018295E" w:rsidRPr="00C44800" w14:paraId="14C6DE11" w14:textId="77777777" w:rsidTr="00E8358C">
        <w:trPr>
          <w:trHeight w:val="379"/>
          <w:jc w:val="center"/>
        </w:trPr>
        <w:tc>
          <w:tcPr>
            <w:tcW w:w="2163" w:type="dxa"/>
            <w:vMerge/>
            <w:tcBorders>
              <w:tl2br w:val="single" w:sz="4" w:space="0" w:color="auto"/>
            </w:tcBorders>
            <w:shd w:val="clear" w:color="auto" w:fill="F2F2F2" w:themeFill="background1" w:themeFillShade="F2"/>
          </w:tcPr>
          <w:p w14:paraId="52FFC253" w14:textId="77777777" w:rsidR="0018295E" w:rsidRPr="00C44800" w:rsidRDefault="0018295E" w:rsidP="00950684">
            <w:pPr>
              <w:spacing w:after="0"/>
              <w:jc w:val="center"/>
              <w:rPr>
                <w:sz w:val="24"/>
                <w:szCs w:val="24"/>
                <w:lang w:eastAsia="zh-CN"/>
              </w:rPr>
            </w:pPr>
          </w:p>
        </w:tc>
        <w:tc>
          <w:tcPr>
            <w:tcW w:w="1580" w:type="dxa"/>
            <w:shd w:val="clear" w:color="auto" w:fill="F2F2F2" w:themeFill="background1" w:themeFillShade="F2"/>
            <w:vAlign w:val="center"/>
          </w:tcPr>
          <w:p w14:paraId="38CEDB5F" w14:textId="77777777" w:rsidR="0018295E" w:rsidRPr="00C44800" w:rsidRDefault="0018295E" w:rsidP="00950684">
            <w:pPr>
              <w:spacing w:after="0"/>
              <w:jc w:val="center"/>
              <w:rPr>
                <w:b/>
                <w:bCs/>
                <w:sz w:val="21"/>
                <w:szCs w:val="21"/>
                <w:lang w:eastAsia="zh-CN"/>
              </w:rPr>
            </w:pPr>
            <w:r w:rsidRPr="00C44800">
              <w:rPr>
                <w:b/>
                <w:bCs/>
                <w:sz w:val="21"/>
                <w:szCs w:val="21"/>
                <w:lang w:eastAsia="zh-CN"/>
              </w:rPr>
              <w:t>Functionality A</w:t>
            </w:r>
          </w:p>
        </w:tc>
        <w:tc>
          <w:tcPr>
            <w:tcW w:w="1620" w:type="dxa"/>
            <w:shd w:val="clear" w:color="auto" w:fill="F2F2F2" w:themeFill="background1" w:themeFillShade="F2"/>
            <w:vAlign w:val="center"/>
          </w:tcPr>
          <w:p w14:paraId="72C29098" w14:textId="77777777" w:rsidR="0018295E" w:rsidRPr="00C44800" w:rsidRDefault="0018295E" w:rsidP="00950684">
            <w:pPr>
              <w:spacing w:after="0"/>
              <w:jc w:val="center"/>
              <w:rPr>
                <w:b/>
                <w:bCs/>
                <w:sz w:val="21"/>
                <w:szCs w:val="21"/>
                <w:lang w:eastAsia="zh-CN"/>
              </w:rPr>
            </w:pPr>
            <w:r w:rsidRPr="00C44800">
              <w:rPr>
                <w:b/>
                <w:bCs/>
                <w:sz w:val="21"/>
                <w:szCs w:val="21"/>
                <w:lang w:eastAsia="zh-CN"/>
              </w:rPr>
              <w:t>Functionality B</w:t>
            </w:r>
          </w:p>
        </w:tc>
        <w:tc>
          <w:tcPr>
            <w:tcW w:w="1604" w:type="dxa"/>
            <w:shd w:val="clear" w:color="auto" w:fill="F2F2F2" w:themeFill="background1" w:themeFillShade="F2"/>
            <w:vAlign w:val="center"/>
          </w:tcPr>
          <w:p w14:paraId="2D320331" w14:textId="77777777" w:rsidR="0018295E" w:rsidRPr="00C44800" w:rsidRDefault="0018295E" w:rsidP="00950684">
            <w:pPr>
              <w:spacing w:after="0"/>
              <w:jc w:val="center"/>
              <w:rPr>
                <w:b/>
                <w:bCs/>
                <w:sz w:val="21"/>
                <w:szCs w:val="21"/>
                <w:lang w:eastAsia="zh-CN"/>
              </w:rPr>
            </w:pPr>
            <w:r w:rsidRPr="00C44800">
              <w:rPr>
                <w:b/>
                <w:bCs/>
                <w:sz w:val="21"/>
                <w:szCs w:val="21"/>
                <w:lang w:eastAsia="zh-CN"/>
              </w:rPr>
              <w:t>Functionality C</w:t>
            </w:r>
          </w:p>
        </w:tc>
        <w:tc>
          <w:tcPr>
            <w:tcW w:w="840" w:type="dxa"/>
            <w:shd w:val="clear" w:color="auto" w:fill="F2F2F2" w:themeFill="background1" w:themeFillShade="F2"/>
            <w:vAlign w:val="center"/>
          </w:tcPr>
          <w:p w14:paraId="72B13EE5" w14:textId="77777777" w:rsidR="0018295E" w:rsidRPr="00C44800" w:rsidRDefault="0018295E" w:rsidP="00950684">
            <w:pPr>
              <w:spacing w:after="0"/>
              <w:jc w:val="center"/>
              <w:rPr>
                <w:b/>
                <w:bCs/>
                <w:sz w:val="21"/>
                <w:szCs w:val="21"/>
                <w:lang w:eastAsia="zh-CN"/>
              </w:rPr>
            </w:pPr>
            <w:r w:rsidRPr="00C44800">
              <w:rPr>
                <w:b/>
                <w:bCs/>
                <w:sz w:val="21"/>
                <w:szCs w:val="21"/>
                <w:lang w:eastAsia="zh-CN"/>
              </w:rPr>
              <w:t>…</w:t>
            </w:r>
          </w:p>
        </w:tc>
      </w:tr>
      <w:tr w:rsidR="0018295E" w:rsidRPr="00C44800" w14:paraId="5E366722" w14:textId="77777777" w:rsidTr="00E8358C">
        <w:trPr>
          <w:trHeight w:val="254"/>
          <w:jc w:val="center"/>
        </w:trPr>
        <w:tc>
          <w:tcPr>
            <w:tcW w:w="2163" w:type="dxa"/>
            <w:vMerge w:val="restart"/>
            <w:vAlign w:val="center"/>
          </w:tcPr>
          <w:p w14:paraId="2C41E3DB" w14:textId="77777777" w:rsidR="0018295E" w:rsidRPr="00C44800" w:rsidRDefault="0018295E" w:rsidP="00950684">
            <w:pPr>
              <w:spacing w:after="0"/>
              <w:jc w:val="center"/>
              <w:rPr>
                <w:b/>
                <w:bCs/>
                <w:sz w:val="24"/>
                <w:szCs w:val="24"/>
                <w:lang w:eastAsia="zh-CN"/>
              </w:rPr>
            </w:pPr>
            <w:r w:rsidRPr="00C44800">
              <w:rPr>
                <w:rFonts w:hint="eastAsia"/>
                <w:b/>
                <w:bCs/>
                <w:sz w:val="24"/>
                <w:szCs w:val="24"/>
                <w:lang w:eastAsia="zh-CN"/>
              </w:rPr>
              <w:t>A</w:t>
            </w:r>
            <w:r w:rsidRPr="00C44800">
              <w:rPr>
                <w:b/>
                <w:bCs/>
                <w:sz w:val="24"/>
                <w:szCs w:val="24"/>
                <w:lang w:eastAsia="zh-CN"/>
              </w:rPr>
              <w:t>I/ML models</w:t>
            </w:r>
          </w:p>
        </w:tc>
        <w:tc>
          <w:tcPr>
            <w:tcW w:w="1580" w:type="dxa"/>
          </w:tcPr>
          <w:p w14:paraId="76CF0C71"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A-1</w:t>
            </w:r>
          </w:p>
        </w:tc>
        <w:tc>
          <w:tcPr>
            <w:tcW w:w="1620" w:type="dxa"/>
          </w:tcPr>
          <w:p w14:paraId="001D3AA0"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B-1</w:t>
            </w:r>
          </w:p>
        </w:tc>
        <w:tc>
          <w:tcPr>
            <w:tcW w:w="1604" w:type="dxa"/>
          </w:tcPr>
          <w:p w14:paraId="7C5EAB11"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C-1</w:t>
            </w:r>
          </w:p>
        </w:tc>
        <w:tc>
          <w:tcPr>
            <w:tcW w:w="840" w:type="dxa"/>
          </w:tcPr>
          <w:p w14:paraId="56D5AC0E" w14:textId="77777777" w:rsidR="0018295E" w:rsidRPr="00C44800" w:rsidRDefault="0018295E" w:rsidP="00950684">
            <w:pPr>
              <w:spacing w:after="0"/>
              <w:jc w:val="center"/>
              <w:rPr>
                <w:sz w:val="21"/>
                <w:szCs w:val="21"/>
                <w:lang w:eastAsia="zh-CN"/>
              </w:rPr>
            </w:pPr>
            <w:r w:rsidRPr="00C44800">
              <w:rPr>
                <w:sz w:val="21"/>
                <w:szCs w:val="21"/>
                <w:lang w:eastAsia="zh-CN"/>
              </w:rPr>
              <w:t>…</w:t>
            </w:r>
          </w:p>
        </w:tc>
      </w:tr>
      <w:tr w:rsidR="0018295E" w:rsidRPr="00C44800" w14:paraId="15F75D54" w14:textId="77777777" w:rsidTr="00E8358C">
        <w:trPr>
          <w:trHeight w:val="254"/>
          <w:jc w:val="center"/>
        </w:trPr>
        <w:tc>
          <w:tcPr>
            <w:tcW w:w="2163" w:type="dxa"/>
            <w:vMerge/>
          </w:tcPr>
          <w:p w14:paraId="681F5938" w14:textId="77777777" w:rsidR="0018295E" w:rsidRPr="00C44800" w:rsidRDefault="0018295E" w:rsidP="00950684">
            <w:pPr>
              <w:spacing w:after="0"/>
              <w:jc w:val="center"/>
              <w:rPr>
                <w:sz w:val="24"/>
                <w:szCs w:val="24"/>
                <w:lang w:eastAsia="zh-CN"/>
              </w:rPr>
            </w:pPr>
          </w:p>
        </w:tc>
        <w:tc>
          <w:tcPr>
            <w:tcW w:w="1580" w:type="dxa"/>
          </w:tcPr>
          <w:p w14:paraId="15AE9954"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A-2</w:t>
            </w:r>
          </w:p>
        </w:tc>
        <w:tc>
          <w:tcPr>
            <w:tcW w:w="1620" w:type="dxa"/>
          </w:tcPr>
          <w:p w14:paraId="663CF924"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B-2</w:t>
            </w:r>
          </w:p>
        </w:tc>
        <w:tc>
          <w:tcPr>
            <w:tcW w:w="1604" w:type="dxa"/>
          </w:tcPr>
          <w:p w14:paraId="4C2EBACF" w14:textId="77777777" w:rsidR="0018295E" w:rsidRPr="00C44800" w:rsidRDefault="0018295E" w:rsidP="00950684">
            <w:pPr>
              <w:spacing w:after="0"/>
              <w:jc w:val="center"/>
              <w:rPr>
                <w:sz w:val="21"/>
                <w:szCs w:val="21"/>
                <w:lang w:eastAsia="zh-CN"/>
              </w:rPr>
            </w:pPr>
            <w:r w:rsidRPr="00C44800">
              <w:rPr>
                <w:rFonts w:hint="eastAsia"/>
                <w:sz w:val="21"/>
                <w:szCs w:val="21"/>
                <w:lang w:eastAsia="zh-CN"/>
              </w:rPr>
              <w:t>M</w:t>
            </w:r>
            <w:r w:rsidRPr="00C44800">
              <w:rPr>
                <w:sz w:val="21"/>
                <w:szCs w:val="21"/>
                <w:lang w:eastAsia="zh-CN"/>
              </w:rPr>
              <w:t>odel C-2</w:t>
            </w:r>
          </w:p>
        </w:tc>
        <w:tc>
          <w:tcPr>
            <w:tcW w:w="840" w:type="dxa"/>
          </w:tcPr>
          <w:p w14:paraId="37C18425" w14:textId="77777777" w:rsidR="0018295E" w:rsidRPr="00C44800" w:rsidRDefault="0018295E" w:rsidP="00950684">
            <w:pPr>
              <w:spacing w:after="0"/>
              <w:jc w:val="center"/>
              <w:rPr>
                <w:sz w:val="21"/>
                <w:szCs w:val="21"/>
                <w:lang w:eastAsia="zh-CN"/>
              </w:rPr>
            </w:pPr>
            <w:r w:rsidRPr="00C44800">
              <w:rPr>
                <w:sz w:val="21"/>
                <w:szCs w:val="21"/>
                <w:lang w:eastAsia="zh-CN"/>
              </w:rPr>
              <w:t>…</w:t>
            </w:r>
          </w:p>
        </w:tc>
      </w:tr>
      <w:tr w:rsidR="0018295E" w:rsidRPr="00C44800" w14:paraId="5EDA9C66" w14:textId="77777777" w:rsidTr="00E8358C">
        <w:trPr>
          <w:trHeight w:val="254"/>
          <w:jc w:val="center"/>
        </w:trPr>
        <w:tc>
          <w:tcPr>
            <w:tcW w:w="2163" w:type="dxa"/>
            <w:vMerge/>
          </w:tcPr>
          <w:p w14:paraId="4DC429D8" w14:textId="77777777" w:rsidR="0018295E" w:rsidRPr="00C44800" w:rsidRDefault="0018295E" w:rsidP="00950684">
            <w:pPr>
              <w:spacing w:after="0"/>
              <w:jc w:val="center"/>
              <w:rPr>
                <w:sz w:val="24"/>
                <w:szCs w:val="24"/>
                <w:lang w:eastAsia="zh-CN"/>
              </w:rPr>
            </w:pPr>
          </w:p>
        </w:tc>
        <w:tc>
          <w:tcPr>
            <w:tcW w:w="1580" w:type="dxa"/>
          </w:tcPr>
          <w:p w14:paraId="7986247F" w14:textId="77777777" w:rsidR="0018295E" w:rsidRPr="00C44800" w:rsidRDefault="0018295E" w:rsidP="00950684">
            <w:pPr>
              <w:spacing w:after="0"/>
              <w:jc w:val="center"/>
              <w:rPr>
                <w:sz w:val="21"/>
                <w:szCs w:val="21"/>
                <w:lang w:eastAsia="zh-CN"/>
              </w:rPr>
            </w:pPr>
            <w:r w:rsidRPr="00C44800">
              <w:rPr>
                <w:sz w:val="21"/>
                <w:szCs w:val="21"/>
                <w:lang w:eastAsia="zh-CN"/>
              </w:rPr>
              <w:t>…</w:t>
            </w:r>
          </w:p>
        </w:tc>
        <w:tc>
          <w:tcPr>
            <w:tcW w:w="1620" w:type="dxa"/>
          </w:tcPr>
          <w:p w14:paraId="2A3324F5" w14:textId="77777777" w:rsidR="0018295E" w:rsidRPr="00C44800" w:rsidRDefault="0018295E" w:rsidP="00950684">
            <w:pPr>
              <w:spacing w:after="0"/>
              <w:jc w:val="center"/>
              <w:rPr>
                <w:sz w:val="21"/>
                <w:szCs w:val="21"/>
                <w:lang w:eastAsia="zh-CN"/>
              </w:rPr>
            </w:pPr>
            <w:r w:rsidRPr="00C44800">
              <w:rPr>
                <w:sz w:val="21"/>
                <w:szCs w:val="21"/>
                <w:lang w:eastAsia="zh-CN"/>
              </w:rPr>
              <w:t>…</w:t>
            </w:r>
          </w:p>
        </w:tc>
        <w:tc>
          <w:tcPr>
            <w:tcW w:w="1604" w:type="dxa"/>
          </w:tcPr>
          <w:p w14:paraId="071D988F" w14:textId="77777777" w:rsidR="0018295E" w:rsidRPr="00C44800" w:rsidRDefault="0018295E" w:rsidP="00950684">
            <w:pPr>
              <w:spacing w:after="0"/>
              <w:jc w:val="center"/>
              <w:rPr>
                <w:sz w:val="21"/>
                <w:szCs w:val="21"/>
                <w:lang w:eastAsia="zh-CN"/>
              </w:rPr>
            </w:pPr>
            <w:r w:rsidRPr="00C44800">
              <w:rPr>
                <w:sz w:val="21"/>
                <w:szCs w:val="21"/>
                <w:lang w:eastAsia="zh-CN"/>
              </w:rPr>
              <w:t>…</w:t>
            </w:r>
          </w:p>
        </w:tc>
        <w:tc>
          <w:tcPr>
            <w:tcW w:w="840" w:type="dxa"/>
          </w:tcPr>
          <w:p w14:paraId="1572595A" w14:textId="77777777" w:rsidR="0018295E" w:rsidRPr="00C44800" w:rsidRDefault="0018295E" w:rsidP="00950684">
            <w:pPr>
              <w:spacing w:after="0"/>
              <w:jc w:val="center"/>
              <w:rPr>
                <w:sz w:val="21"/>
                <w:szCs w:val="21"/>
                <w:lang w:eastAsia="zh-CN"/>
              </w:rPr>
            </w:pPr>
            <w:r w:rsidRPr="00C44800">
              <w:rPr>
                <w:sz w:val="21"/>
                <w:szCs w:val="21"/>
                <w:lang w:eastAsia="zh-CN"/>
              </w:rPr>
              <w:t>…</w:t>
            </w:r>
          </w:p>
        </w:tc>
      </w:tr>
    </w:tbl>
    <w:p w14:paraId="61383C2F" w14:textId="77777777" w:rsidR="00950684" w:rsidRDefault="00950684" w:rsidP="0018295E">
      <w:pPr>
        <w:rPr>
          <w:lang w:eastAsia="zh-CN"/>
        </w:rPr>
      </w:pPr>
    </w:p>
    <w:p w14:paraId="03AED292" w14:textId="4569C3A5" w:rsidR="0018295E" w:rsidRPr="00591EE5" w:rsidRDefault="0018295E" w:rsidP="0018295E">
      <w:pPr>
        <w:rPr>
          <w:lang w:eastAsia="zh-CN"/>
        </w:rPr>
      </w:pPr>
      <w:r w:rsidRPr="00591EE5">
        <w:rPr>
          <w:lang w:eastAsia="zh-CN"/>
        </w:rPr>
        <w:t>For the ‘Functionality identification’ procedure, the column index is indicated, and if ‘Model identification’ is needed, the full two-level/hierarchical identification can be used. Thus, the introduction of hierarchical Model ID can be well used to identify and algin the models between two sides if needed.</w:t>
      </w:r>
    </w:p>
    <w:p w14:paraId="64D0D286" w14:textId="655BEF35" w:rsidR="0018295E" w:rsidRPr="004236F4" w:rsidRDefault="0037429A" w:rsidP="001F1FF5">
      <w:pPr>
        <w:pStyle w:val="Proposal"/>
      </w:pPr>
      <w:bookmarkStart w:id="15" w:name="_Toc142637324"/>
      <w:r>
        <w:t xml:space="preserve">For UE side model or UE part of two-sided model, </w:t>
      </w:r>
      <w:r w:rsidR="00AE5FC3">
        <w:rPr>
          <w:rFonts w:eastAsia="Calibri"/>
        </w:rPr>
        <w:t xml:space="preserve">RAN2 considers a </w:t>
      </w:r>
      <w:r w:rsidR="00AE5FC3" w:rsidRPr="00C44800">
        <w:rPr>
          <w:sz w:val="21"/>
          <w:szCs w:val="21"/>
        </w:rPr>
        <w:t>hierarchical</w:t>
      </w:r>
      <w:r w:rsidR="0001435A">
        <w:rPr>
          <w:sz w:val="21"/>
          <w:szCs w:val="21"/>
        </w:rPr>
        <w:t xml:space="preserve"> Model ID design </w:t>
      </w:r>
      <w:r w:rsidR="00B20095">
        <w:rPr>
          <w:sz w:val="21"/>
          <w:szCs w:val="21"/>
        </w:rPr>
        <w:t xml:space="preserve">that </w:t>
      </w:r>
      <w:r w:rsidR="0027059B">
        <w:rPr>
          <w:sz w:val="21"/>
          <w:szCs w:val="21"/>
        </w:rPr>
        <w:t xml:space="preserve">also contains information about </w:t>
      </w:r>
      <w:r w:rsidR="00B20095">
        <w:rPr>
          <w:sz w:val="21"/>
          <w:szCs w:val="21"/>
        </w:rPr>
        <w:t>model</w:t>
      </w:r>
      <w:r w:rsidR="0027059B">
        <w:rPr>
          <w:sz w:val="21"/>
          <w:szCs w:val="21"/>
        </w:rPr>
        <w:t xml:space="preserve"> functionality.</w:t>
      </w:r>
      <w:bookmarkEnd w:id="15"/>
      <w:r w:rsidR="0001435A">
        <w:rPr>
          <w:sz w:val="21"/>
          <w:szCs w:val="21"/>
        </w:rPr>
        <w:t xml:space="preserve"> </w:t>
      </w:r>
    </w:p>
    <w:p w14:paraId="6EE7DE54" w14:textId="188A0E61" w:rsidR="005E5F8A" w:rsidRDefault="00EC687C" w:rsidP="002221A2">
      <w:pPr>
        <w:pStyle w:val="Proposal"/>
        <w:numPr>
          <w:ilvl w:val="0"/>
          <w:numId w:val="0"/>
        </w:numPr>
        <w:ind w:left="1304" w:hanging="1304"/>
        <w:rPr>
          <w:rFonts w:eastAsia="宋体"/>
        </w:rPr>
      </w:pPr>
      <w:r>
        <w:rPr>
          <w:rFonts w:eastAsia="宋体"/>
        </w:rPr>
        <w:t xml:space="preserve"> </w:t>
      </w: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34C81006" w14:textId="0ADE54B5" w:rsidR="00B870AE" w:rsidRDefault="00BF07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42637319" w:history="1">
        <w:r w:rsidR="00B870AE" w:rsidRPr="00E46A48">
          <w:rPr>
            <w:rStyle w:val="Hyperlink"/>
            <w:noProof/>
            <w14:scene3d>
              <w14:camera w14:prst="orthographicFront"/>
              <w14:lightRig w14:rig="threePt" w14:dir="t">
                <w14:rot w14:lat="0" w14:lon="0" w14:rev="0"/>
              </w14:lightRig>
            </w14:scene3d>
          </w:rPr>
          <w:t>Observation 1</w:t>
        </w:r>
        <w:r w:rsidR="00B870AE">
          <w:rPr>
            <w:rFonts w:asciiTheme="minorHAnsi" w:eastAsiaTheme="minorEastAsia" w:hAnsiTheme="minorHAnsi" w:cstheme="minorBidi"/>
            <w:b w:val="0"/>
            <w:noProof/>
            <w:sz w:val="22"/>
            <w:szCs w:val="22"/>
            <w:lang w:val="en-US" w:eastAsia="zh-CN"/>
          </w:rPr>
          <w:tab/>
        </w:r>
        <w:r w:rsidR="00B870AE" w:rsidRPr="00E46A48">
          <w:rPr>
            <w:rStyle w:val="Hyperlink"/>
            <w:noProof/>
          </w:rPr>
          <w:t>For UE-side or UE part of two-sided models, ‘Functionality-based LCM’ and ‘model-ID-based LCM’ have the different management granularities, one operates on ‘functionality’ and the other operates on ‘model’.</w:t>
        </w:r>
      </w:hyperlink>
    </w:p>
    <w:p w14:paraId="7A1B88D3" w14:textId="39708FBF" w:rsidR="00B870AE" w:rsidRDefault="00B870A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42637320" w:history="1">
        <w:r w:rsidRPr="00E46A48">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US" w:eastAsia="zh-CN"/>
          </w:rPr>
          <w:tab/>
        </w:r>
        <w:r w:rsidRPr="00E46A48">
          <w:rPr>
            <w:rStyle w:val="Hyperlink"/>
            <w:noProof/>
          </w:rPr>
          <w:t>Functionality-based LCM can well protect the deployed models’ proprietary for UE to automatically select model for current use, which is benefitial for the single-sided UE model without model transfer from NW.</w:t>
        </w:r>
      </w:hyperlink>
    </w:p>
    <w:p w14:paraId="0D5CEDE8" w14:textId="0315D582" w:rsidR="00B870AE" w:rsidRDefault="00B870A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42637321" w:history="1">
        <w:r w:rsidRPr="00E46A48">
          <w:rPr>
            <w:rStyle w:val="Hyperlink"/>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US" w:eastAsia="zh-CN"/>
          </w:rPr>
          <w:tab/>
        </w:r>
        <w:r w:rsidRPr="00E46A48">
          <w:rPr>
            <w:rStyle w:val="Hyperlink"/>
            <w:noProof/>
          </w:rPr>
          <w:t>Model-ID-based LCM can facilitate NW to directly operate the UE-sided and UE-part model, which is beneficial for the two-side model and single-side UE model with model transfer from NW.</w:t>
        </w:r>
      </w:hyperlink>
    </w:p>
    <w:p w14:paraId="411F9C72" w14:textId="3176850D" w:rsidR="00B870AE" w:rsidRDefault="00B870AE">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hyperlink w:anchor="_Toc142637322" w:history="1">
        <w:r w:rsidRPr="00E46A48">
          <w:rPr>
            <w:rStyle w:val="Hyperlink"/>
            <w:noProof/>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US" w:eastAsia="zh-CN"/>
          </w:rPr>
          <w:tab/>
        </w:r>
        <w:r w:rsidRPr="00E46A48">
          <w:rPr>
            <w:rStyle w:val="Hyperlink"/>
            <w:noProof/>
          </w:rPr>
          <w:t>Joint functionality-based and model-ID-based LCM can facilitate NW to flexible signaling designs if there are multiple models with grouping, which is beneficial for the two-sided models and single-side model with model transfer from NW.</w:t>
        </w:r>
      </w:hyperlink>
    </w:p>
    <w:p w14:paraId="7E6CB4BC" w14:textId="74C19FF8"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151637E5" w14:textId="29DDE4A4" w:rsidR="00430A49" w:rsidRPr="00B257A3"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7962D6D3" w14:textId="1305ADD8" w:rsidR="00B870AE" w:rsidRDefault="00DB220C">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42637323" w:history="1">
        <w:r w:rsidR="00B870AE" w:rsidRPr="0050743A">
          <w:rPr>
            <w:rStyle w:val="Hyperlink"/>
            <w:rFonts w:eastAsia="宋体"/>
            <w:noProof/>
          </w:rPr>
          <w:t>Proposal 1</w:t>
        </w:r>
        <w:r w:rsidR="00B870AE">
          <w:rPr>
            <w:rFonts w:asciiTheme="minorHAnsi" w:eastAsiaTheme="minorEastAsia" w:hAnsiTheme="minorHAnsi" w:cstheme="minorBidi"/>
            <w:b w:val="0"/>
            <w:noProof/>
            <w:sz w:val="22"/>
            <w:szCs w:val="22"/>
            <w:lang w:val="en-US" w:eastAsia="zh-CN"/>
          </w:rPr>
          <w:tab/>
        </w:r>
        <w:r w:rsidR="00B870AE" w:rsidRPr="0050743A">
          <w:rPr>
            <w:rStyle w:val="Hyperlink"/>
            <w:rFonts w:eastAsia="宋体"/>
            <w:noProof/>
          </w:rPr>
          <w:t>RAN2 assumes that the identifier (e.g., model ID) used for UE side model or UE part of two-sided model LCM is at least locally unique within the same UE. FFS the need of more “global unique” identifier for this case.</w:t>
        </w:r>
      </w:hyperlink>
    </w:p>
    <w:p w14:paraId="5FD84CF8" w14:textId="5CD14844" w:rsidR="00B870AE" w:rsidRDefault="00B870AE">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42637324" w:history="1">
        <w:r w:rsidRPr="0050743A">
          <w:rPr>
            <w:rStyle w:val="Hyperlink"/>
            <w:noProof/>
          </w:rPr>
          <w:t>Proposal 2</w:t>
        </w:r>
        <w:r>
          <w:rPr>
            <w:rFonts w:asciiTheme="minorHAnsi" w:eastAsiaTheme="minorEastAsia" w:hAnsiTheme="minorHAnsi" w:cstheme="minorBidi"/>
            <w:b w:val="0"/>
            <w:noProof/>
            <w:sz w:val="22"/>
            <w:szCs w:val="22"/>
            <w:lang w:val="en-US" w:eastAsia="zh-CN"/>
          </w:rPr>
          <w:tab/>
        </w:r>
        <w:r w:rsidRPr="0050743A">
          <w:rPr>
            <w:rStyle w:val="Hyperlink"/>
            <w:noProof/>
          </w:rPr>
          <w:t xml:space="preserve">For UE side model or UE part of two-sided model, </w:t>
        </w:r>
        <w:r w:rsidRPr="0050743A">
          <w:rPr>
            <w:rStyle w:val="Hyperlink"/>
            <w:rFonts w:eastAsia="Calibri"/>
            <w:noProof/>
          </w:rPr>
          <w:t xml:space="preserve">RAN2 considers a </w:t>
        </w:r>
        <w:r w:rsidRPr="0050743A">
          <w:rPr>
            <w:rStyle w:val="Hyperlink"/>
            <w:noProof/>
          </w:rPr>
          <w:t>hierarchical Model ID design that also contains information about model functionality.</w:t>
        </w:r>
      </w:hyperlink>
    </w:p>
    <w:p w14:paraId="433300D9" w14:textId="080DAABA"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40AFBBBE" w14:textId="5DB887EF" w:rsidR="00793B66" w:rsidRPr="00680E73" w:rsidRDefault="00B14CD7" w:rsidP="00680E73">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4</w:t>
      </w:r>
      <w:r w:rsidRPr="00FE56B9">
        <w:rPr>
          <w:rFonts w:eastAsia="宋体" w:cs="Arial"/>
          <w:b/>
          <w:sz w:val="32"/>
          <w:szCs w:val="32"/>
          <w:lang w:eastAsia="zh-CN"/>
        </w:rPr>
        <w:tab/>
      </w:r>
      <w:r>
        <w:rPr>
          <w:rFonts w:eastAsia="宋体" w:cs="Arial"/>
          <w:b/>
          <w:sz w:val="32"/>
          <w:szCs w:val="32"/>
          <w:lang w:eastAsia="zh-CN"/>
        </w:rPr>
        <w:t>Reference</w:t>
      </w:r>
    </w:p>
    <w:sectPr w:rsidR="00793B66" w:rsidRPr="00680E7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B1F8" w14:textId="77777777" w:rsidR="007F3FAD" w:rsidRDefault="007F3FAD">
      <w:pPr>
        <w:spacing w:after="0"/>
      </w:pPr>
      <w:r>
        <w:separator/>
      </w:r>
    </w:p>
  </w:endnote>
  <w:endnote w:type="continuationSeparator" w:id="0">
    <w:p w14:paraId="297A6E1A" w14:textId="77777777" w:rsidR="007F3FAD" w:rsidRDefault="007F3FAD">
      <w:pPr>
        <w:spacing w:after="0"/>
      </w:pPr>
      <w:r>
        <w:continuationSeparator/>
      </w:r>
    </w:p>
  </w:endnote>
  <w:endnote w:type="continuationNotice" w:id="1">
    <w:p w14:paraId="6F0C2F29" w14:textId="77777777" w:rsidR="007F3FAD" w:rsidRDefault="007F3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7960" w14:textId="77777777" w:rsidR="007F3FAD" w:rsidRDefault="007F3FAD">
      <w:pPr>
        <w:spacing w:after="0"/>
      </w:pPr>
      <w:r>
        <w:separator/>
      </w:r>
    </w:p>
  </w:footnote>
  <w:footnote w:type="continuationSeparator" w:id="0">
    <w:p w14:paraId="6130C06F" w14:textId="77777777" w:rsidR="007F3FAD" w:rsidRDefault="007F3FAD">
      <w:pPr>
        <w:spacing w:after="0"/>
      </w:pPr>
      <w:r>
        <w:continuationSeparator/>
      </w:r>
    </w:p>
  </w:footnote>
  <w:footnote w:type="continuationNotice" w:id="1">
    <w:p w14:paraId="63A218A2" w14:textId="77777777" w:rsidR="007F3FAD" w:rsidRDefault="007F3F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B092878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Arial" w:hAnsi="Arial" w:cs="Arial"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1CF37AF"/>
    <w:multiLevelType w:val="hybridMultilevel"/>
    <w:tmpl w:val="795A142E"/>
    <w:lvl w:ilvl="0" w:tplc="2028E602">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7595254">
    <w:abstractNumId w:val="35"/>
  </w:num>
  <w:num w:numId="2" w16cid:durableId="1318144947">
    <w:abstractNumId w:val="32"/>
  </w:num>
  <w:num w:numId="3" w16cid:durableId="990252826">
    <w:abstractNumId w:val="23"/>
  </w:num>
  <w:num w:numId="4" w16cid:durableId="1499688829">
    <w:abstractNumId w:val="6"/>
  </w:num>
  <w:num w:numId="5" w16cid:durableId="1963414938">
    <w:abstractNumId w:val="19"/>
  </w:num>
  <w:num w:numId="6" w16cid:durableId="609704568">
    <w:abstractNumId w:val="25"/>
  </w:num>
  <w:num w:numId="7" w16cid:durableId="1672247834">
    <w:abstractNumId w:val="29"/>
  </w:num>
  <w:num w:numId="8" w16cid:durableId="249626638">
    <w:abstractNumId w:val="36"/>
  </w:num>
  <w:num w:numId="9" w16cid:durableId="1390493707">
    <w:abstractNumId w:val="28"/>
  </w:num>
  <w:num w:numId="10" w16cid:durableId="1354382464">
    <w:abstractNumId w:val="26"/>
  </w:num>
  <w:num w:numId="11" w16cid:durableId="466515275">
    <w:abstractNumId w:val="19"/>
    <w:lvlOverride w:ilvl="0">
      <w:startOverride w:val="1"/>
    </w:lvlOverride>
  </w:num>
  <w:num w:numId="12" w16cid:durableId="1011953372">
    <w:abstractNumId w:val="25"/>
    <w:lvlOverride w:ilvl="0">
      <w:startOverride w:val="1"/>
    </w:lvlOverride>
  </w:num>
  <w:num w:numId="13" w16cid:durableId="1365905674">
    <w:abstractNumId w:val="19"/>
    <w:lvlOverride w:ilvl="0">
      <w:startOverride w:val="1"/>
    </w:lvlOverride>
  </w:num>
  <w:num w:numId="14" w16cid:durableId="847478145">
    <w:abstractNumId w:val="38"/>
  </w:num>
  <w:num w:numId="15" w16cid:durableId="823276333">
    <w:abstractNumId w:val="18"/>
  </w:num>
  <w:num w:numId="16" w16cid:durableId="2099331235">
    <w:abstractNumId w:val="30"/>
  </w:num>
  <w:num w:numId="17" w16cid:durableId="612172746">
    <w:abstractNumId w:val="1"/>
  </w:num>
  <w:num w:numId="18" w16cid:durableId="1222248332">
    <w:abstractNumId w:val="8"/>
  </w:num>
  <w:num w:numId="19" w16cid:durableId="1420905285">
    <w:abstractNumId w:val="7"/>
  </w:num>
  <w:num w:numId="20" w16cid:durableId="729185214">
    <w:abstractNumId w:val="19"/>
  </w:num>
  <w:num w:numId="21" w16cid:durableId="1648627514">
    <w:abstractNumId w:val="3"/>
  </w:num>
  <w:num w:numId="22" w16cid:durableId="1865171419">
    <w:abstractNumId w:val="22"/>
  </w:num>
  <w:num w:numId="23" w16cid:durableId="1301576186">
    <w:abstractNumId w:val="2"/>
  </w:num>
  <w:num w:numId="24" w16cid:durableId="1260723169">
    <w:abstractNumId w:val="13"/>
  </w:num>
  <w:num w:numId="25" w16cid:durableId="11994401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27"/>
  </w:num>
  <w:num w:numId="27" w16cid:durableId="425540191">
    <w:abstractNumId w:val="39"/>
  </w:num>
  <w:num w:numId="28" w16cid:durableId="923338336">
    <w:abstractNumId w:val="17"/>
  </w:num>
  <w:num w:numId="29" w16cid:durableId="1879389259">
    <w:abstractNumId w:val="40"/>
  </w:num>
  <w:num w:numId="30" w16cid:durableId="1199514275">
    <w:abstractNumId w:val="21"/>
  </w:num>
  <w:num w:numId="31" w16cid:durableId="440951343">
    <w:abstractNumId w:val="9"/>
  </w:num>
  <w:num w:numId="32" w16cid:durableId="1390574721">
    <w:abstractNumId w:val="10"/>
  </w:num>
  <w:num w:numId="33" w16cid:durableId="1985505945">
    <w:abstractNumId w:val="12"/>
  </w:num>
  <w:num w:numId="34" w16cid:durableId="1876579890">
    <w:abstractNumId w:val="33"/>
  </w:num>
  <w:num w:numId="35" w16cid:durableId="1845977418">
    <w:abstractNumId w:val="5"/>
  </w:num>
  <w:num w:numId="36" w16cid:durableId="1125660264">
    <w:abstractNumId w:val="24"/>
  </w:num>
  <w:num w:numId="37" w16cid:durableId="1791898913">
    <w:abstractNumId w:val="4"/>
  </w:num>
  <w:num w:numId="38" w16cid:durableId="2082943998">
    <w:abstractNumId w:val="34"/>
  </w:num>
  <w:num w:numId="39" w16cid:durableId="1082995877">
    <w:abstractNumId w:val="37"/>
  </w:num>
  <w:num w:numId="40" w16cid:durableId="1101411728">
    <w:abstractNumId w:val="0"/>
  </w:num>
  <w:num w:numId="41" w16cid:durableId="1833595108">
    <w:abstractNumId w:val="11"/>
  </w:num>
  <w:num w:numId="42" w16cid:durableId="1717660354">
    <w:abstractNumId w:val="14"/>
  </w:num>
  <w:num w:numId="43" w16cid:durableId="1832216561">
    <w:abstractNumId w:val="20"/>
  </w:num>
  <w:num w:numId="44" w16cid:durableId="1621498164">
    <w:abstractNumId w:val="31"/>
  </w:num>
  <w:num w:numId="45" w16cid:durableId="814177186">
    <w:abstractNumId w:val="25"/>
  </w:num>
  <w:num w:numId="46" w16cid:durableId="973095693">
    <w:abstractNumId w:val="25"/>
  </w:num>
  <w:num w:numId="47" w16cid:durableId="567031676">
    <w:abstractNumId w:val="41"/>
  </w:num>
  <w:num w:numId="48" w16cid:durableId="133707856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A38"/>
    <w:rsid w:val="0000344E"/>
    <w:rsid w:val="0000482F"/>
    <w:rsid w:val="00005DED"/>
    <w:rsid w:val="00006045"/>
    <w:rsid w:val="00006186"/>
    <w:rsid w:val="00006236"/>
    <w:rsid w:val="00007FDB"/>
    <w:rsid w:val="000104C6"/>
    <w:rsid w:val="00010B23"/>
    <w:rsid w:val="00011B32"/>
    <w:rsid w:val="000125EB"/>
    <w:rsid w:val="0001435A"/>
    <w:rsid w:val="0001447C"/>
    <w:rsid w:val="000152BF"/>
    <w:rsid w:val="00015439"/>
    <w:rsid w:val="0001548E"/>
    <w:rsid w:val="00015561"/>
    <w:rsid w:val="000161EA"/>
    <w:rsid w:val="00016F2D"/>
    <w:rsid w:val="00017F23"/>
    <w:rsid w:val="000212BF"/>
    <w:rsid w:val="000238DF"/>
    <w:rsid w:val="00023C76"/>
    <w:rsid w:val="00023E1B"/>
    <w:rsid w:val="00025166"/>
    <w:rsid w:val="0002519A"/>
    <w:rsid w:val="0002644D"/>
    <w:rsid w:val="0002710A"/>
    <w:rsid w:val="0002751E"/>
    <w:rsid w:val="00027610"/>
    <w:rsid w:val="00027A4F"/>
    <w:rsid w:val="0003076B"/>
    <w:rsid w:val="00031A32"/>
    <w:rsid w:val="0003207D"/>
    <w:rsid w:val="000323CC"/>
    <w:rsid w:val="00032A3D"/>
    <w:rsid w:val="0003318D"/>
    <w:rsid w:val="00034F96"/>
    <w:rsid w:val="00034FAF"/>
    <w:rsid w:val="000351B7"/>
    <w:rsid w:val="000352E6"/>
    <w:rsid w:val="000352F5"/>
    <w:rsid w:val="00035C06"/>
    <w:rsid w:val="00036372"/>
    <w:rsid w:val="00037418"/>
    <w:rsid w:val="00040BA1"/>
    <w:rsid w:val="00040C2C"/>
    <w:rsid w:val="00040E16"/>
    <w:rsid w:val="0004170C"/>
    <w:rsid w:val="000417A7"/>
    <w:rsid w:val="00042096"/>
    <w:rsid w:val="00042319"/>
    <w:rsid w:val="00043A56"/>
    <w:rsid w:val="00044ACC"/>
    <w:rsid w:val="00044D43"/>
    <w:rsid w:val="00044D58"/>
    <w:rsid w:val="00045418"/>
    <w:rsid w:val="000455D1"/>
    <w:rsid w:val="00045B6F"/>
    <w:rsid w:val="00045E16"/>
    <w:rsid w:val="00046BB2"/>
    <w:rsid w:val="00047723"/>
    <w:rsid w:val="000507F8"/>
    <w:rsid w:val="00050EE9"/>
    <w:rsid w:val="00050F9D"/>
    <w:rsid w:val="00051171"/>
    <w:rsid w:val="00051EF1"/>
    <w:rsid w:val="00052481"/>
    <w:rsid w:val="00052ACC"/>
    <w:rsid w:val="00052B05"/>
    <w:rsid w:val="00052C2A"/>
    <w:rsid w:val="00053DA9"/>
    <w:rsid w:val="00053E1C"/>
    <w:rsid w:val="00055D38"/>
    <w:rsid w:val="00055F0C"/>
    <w:rsid w:val="00055FE0"/>
    <w:rsid w:val="0005719B"/>
    <w:rsid w:val="00057D99"/>
    <w:rsid w:val="00057DFB"/>
    <w:rsid w:val="00057EDE"/>
    <w:rsid w:val="00060097"/>
    <w:rsid w:val="000600EA"/>
    <w:rsid w:val="0006021C"/>
    <w:rsid w:val="000602D3"/>
    <w:rsid w:val="00061A98"/>
    <w:rsid w:val="00064369"/>
    <w:rsid w:val="00064EB3"/>
    <w:rsid w:val="000655EC"/>
    <w:rsid w:val="000656D4"/>
    <w:rsid w:val="000660B9"/>
    <w:rsid w:val="00066263"/>
    <w:rsid w:val="00066282"/>
    <w:rsid w:val="00066B30"/>
    <w:rsid w:val="0006710A"/>
    <w:rsid w:val="00070359"/>
    <w:rsid w:val="000708F1"/>
    <w:rsid w:val="0007112F"/>
    <w:rsid w:val="000711FA"/>
    <w:rsid w:val="000713D1"/>
    <w:rsid w:val="0007222A"/>
    <w:rsid w:val="00072675"/>
    <w:rsid w:val="00072BA1"/>
    <w:rsid w:val="00073254"/>
    <w:rsid w:val="00073385"/>
    <w:rsid w:val="00073DC2"/>
    <w:rsid w:val="00074160"/>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2C54"/>
    <w:rsid w:val="000933D3"/>
    <w:rsid w:val="000939B8"/>
    <w:rsid w:val="00093A2B"/>
    <w:rsid w:val="0009436B"/>
    <w:rsid w:val="000957C6"/>
    <w:rsid w:val="00095F23"/>
    <w:rsid w:val="00096638"/>
    <w:rsid w:val="00096B3B"/>
    <w:rsid w:val="00096F96"/>
    <w:rsid w:val="000974B1"/>
    <w:rsid w:val="00097AFE"/>
    <w:rsid w:val="000A15E0"/>
    <w:rsid w:val="000A2939"/>
    <w:rsid w:val="000A31C9"/>
    <w:rsid w:val="000A4924"/>
    <w:rsid w:val="000A52FF"/>
    <w:rsid w:val="000A5729"/>
    <w:rsid w:val="000B0645"/>
    <w:rsid w:val="000B13AB"/>
    <w:rsid w:val="000B2345"/>
    <w:rsid w:val="000B4F24"/>
    <w:rsid w:val="000B5FD4"/>
    <w:rsid w:val="000B67CB"/>
    <w:rsid w:val="000B75D3"/>
    <w:rsid w:val="000B7744"/>
    <w:rsid w:val="000C0771"/>
    <w:rsid w:val="000C0874"/>
    <w:rsid w:val="000C192F"/>
    <w:rsid w:val="000C2B8B"/>
    <w:rsid w:val="000C3FCD"/>
    <w:rsid w:val="000C421F"/>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51B2"/>
    <w:rsid w:val="000D6069"/>
    <w:rsid w:val="000D7853"/>
    <w:rsid w:val="000E287D"/>
    <w:rsid w:val="000E2A39"/>
    <w:rsid w:val="000E3128"/>
    <w:rsid w:val="000E3829"/>
    <w:rsid w:val="000E38DA"/>
    <w:rsid w:val="000E3D0A"/>
    <w:rsid w:val="000E4197"/>
    <w:rsid w:val="000E47EF"/>
    <w:rsid w:val="000E4BC8"/>
    <w:rsid w:val="000E51E6"/>
    <w:rsid w:val="000E5C6C"/>
    <w:rsid w:val="000E614E"/>
    <w:rsid w:val="000E79B3"/>
    <w:rsid w:val="000F0B78"/>
    <w:rsid w:val="000F145F"/>
    <w:rsid w:val="000F26D0"/>
    <w:rsid w:val="000F2D90"/>
    <w:rsid w:val="000F3001"/>
    <w:rsid w:val="000F39DA"/>
    <w:rsid w:val="000F433E"/>
    <w:rsid w:val="000F60FF"/>
    <w:rsid w:val="000F6242"/>
    <w:rsid w:val="00100365"/>
    <w:rsid w:val="0010107C"/>
    <w:rsid w:val="00102032"/>
    <w:rsid w:val="001033B4"/>
    <w:rsid w:val="00104FF1"/>
    <w:rsid w:val="001053B7"/>
    <w:rsid w:val="00105830"/>
    <w:rsid w:val="001061B5"/>
    <w:rsid w:val="001063E9"/>
    <w:rsid w:val="001065F9"/>
    <w:rsid w:val="001078B8"/>
    <w:rsid w:val="0011026A"/>
    <w:rsid w:val="001119D6"/>
    <w:rsid w:val="00112B44"/>
    <w:rsid w:val="001130BC"/>
    <w:rsid w:val="001146C8"/>
    <w:rsid w:val="00115FF7"/>
    <w:rsid w:val="001176E9"/>
    <w:rsid w:val="00117BBA"/>
    <w:rsid w:val="0012011D"/>
    <w:rsid w:val="00120199"/>
    <w:rsid w:val="00120983"/>
    <w:rsid w:val="001209A4"/>
    <w:rsid w:val="001219AD"/>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4E34"/>
    <w:rsid w:val="00145155"/>
    <w:rsid w:val="0014617A"/>
    <w:rsid w:val="001462A8"/>
    <w:rsid w:val="001463F9"/>
    <w:rsid w:val="00146975"/>
    <w:rsid w:val="00146CCD"/>
    <w:rsid w:val="00146E02"/>
    <w:rsid w:val="00147072"/>
    <w:rsid w:val="0014779B"/>
    <w:rsid w:val="00147EB8"/>
    <w:rsid w:val="0015034F"/>
    <w:rsid w:val="00150518"/>
    <w:rsid w:val="00150F2B"/>
    <w:rsid w:val="001524A5"/>
    <w:rsid w:val="001539F6"/>
    <w:rsid w:val="00154EFB"/>
    <w:rsid w:val="00160B27"/>
    <w:rsid w:val="00161886"/>
    <w:rsid w:val="00161CB4"/>
    <w:rsid w:val="00162010"/>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96B"/>
    <w:rsid w:val="00181FDE"/>
    <w:rsid w:val="0018295E"/>
    <w:rsid w:val="00182C64"/>
    <w:rsid w:val="00182FFD"/>
    <w:rsid w:val="001835AC"/>
    <w:rsid w:val="001835CB"/>
    <w:rsid w:val="00183C1A"/>
    <w:rsid w:val="00184989"/>
    <w:rsid w:val="00184D79"/>
    <w:rsid w:val="00185AB1"/>
    <w:rsid w:val="00185C8F"/>
    <w:rsid w:val="001863B7"/>
    <w:rsid w:val="001875CA"/>
    <w:rsid w:val="00187C45"/>
    <w:rsid w:val="00191BCF"/>
    <w:rsid w:val="00191BF9"/>
    <w:rsid w:val="001920E5"/>
    <w:rsid w:val="001922FC"/>
    <w:rsid w:val="00194427"/>
    <w:rsid w:val="001958C5"/>
    <w:rsid w:val="001959BB"/>
    <w:rsid w:val="00195C80"/>
    <w:rsid w:val="001963FC"/>
    <w:rsid w:val="001A0BCA"/>
    <w:rsid w:val="001A0D58"/>
    <w:rsid w:val="001A2114"/>
    <w:rsid w:val="001A2A59"/>
    <w:rsid w:val="001A324D"/>
    <w:rsid w:val="001A330D"/>
    <w:rsid w:val="001A349C"/>
    <w:rsid w:val="001A404C"/>
    <w:rsid w:val="001A4232"/>
    <w:rsid w:val="001A5922"/>
    <w:rsid w:val="001A5D03"/>
    <w:rsid w:val="001A6B09"/>
    <w:rsid w:val="001A77C1"/>
    <w:rsid w:val="001A7893"/>
    <w:rsid w:val="001B05FF"/>
    <w:rsid w:val="001B07D3"/>
    <w:rsid w:val="001B1BC8"/>
    <w:rsid w:val="001B1DB2"/>
    <w:rsid w:val="001B4987"/>
    <w:rsid w:val="001B4BEA"/>
    <w:rsid w:val="001B5212"/>
    <w:rsid w:val="001B6E72"/>
    <w:rsid w:val="001B778A"/>
    <w:rsid w:val="001B7E93"/>
    <w:rsid w:val="001B7F2F"/>
    <w:rsid w:val="001C0136"/>
    <w:rsid w:val="001C01D2"/>
    <w:rsid w:val="001C0520"/>
    <w:rsid w:val="001C07B0"/>
    <w:rsid w:val="001C140C"/>
    <w:rsid w:val="001C1581"/>
    <w:rsid w:val="001C225B"/>
    <w:rsid w:val="001C29F6"/>
    <w:rsid w:val="001C39D0"/>
    <w:rsid w:val="001C3BC3"/>
    <w:rsid w:val="001C6B2D"/>
    <w:rsid w:val="001C6B66"/>
    <w:rsid w:val="001C6BB6"/>
    <w:rsid w:val="001C718C"/>
    <w:rsid w:val="001C7D92"/>
    <w:rsid w:val="001D0605"/>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40AC"/>
    <w:rsid w:val="001E4F0E"/>
    <w:rsid w:val="001E5034"/>
    <w:rsid w:val="001E6895"/>
    <w:rsid w:val="001E6DAB"/>
    <w:rsid w:val="001F03E3"/>
    <w:rsid w:val="001F12A9"/>
    <w:rsid w:val="001F1FF5"/>
    <w:rsid w:val="001F3E4D"/>
    <w:rsid w:val="001F403A"/>
    <w:rsid w:val="001F437B"/>
    <w:rsid w:val="001F43CE"/>
    <w:rsid w:val="001F65A7"/>
    <w:rsid w:val="001F6CE8"/>
    <w:rsid w:val="001F6F77"/>
    <w:rsid w:val="00200361"/>
    <w:rsid w:val="00202EB0"/>
    <w:rsid w:val="0020311B"/>
    <w:rsid w:val="00204828"/>
    <w:rsid w:val="00206576"/>
    <w:rsid w:val="00206876"/>
    <w:rsid w:val="00210259"/>
    <w:rsid w:val="00210E72"/>
    <w:rsid w:val="00212BB8"/>
    <w:rsid w:val="00212EA1"/>
    <w:rsid w:val="002133C1"/>
    <w:rsid w:val="002152A9"/>
    <w:rsid w:val="00215AB1"/>
    <w:rsid w:val="002166A1"/>
    <w:rsid w:val="00216B77"/>
    <w:rsid w:val="002170F8"/>
    <w:rsid w:val="002178BD"/>
    <w:rsid w:val="00217AEA"/>
    <w:rsid w:val="00217C91"/>
    <w:rsid w:val="002201A1"/>
    <w:rsid w:val="0022072C"/>
    <w:rsid w:val="002212B2"/>
    <w:rsid w:val="00221DC2"/>
    <w:rsid w:val="00221F21"/>
    <w:rsid w:val="00222190"/>
    <w:rsid w:val="0022219A"/>
    <w:rsid w:val="002221A2"/>
    <w:rsid w:val="002250DF"/>
    <w:rsid w:val="00225817"/>
    <w:rsid w:val="0022617A"/>
    <w:rsid w:val="002262D0"/>
    <w:rsid w:val="00226544"/>
    <w:rsid w:val="00230104"/>
    <w:rsid w:val="00231520"/>
    <w:rsid w:val="00231827"/>
    <w:rsid w:val="00232F6B"/>
    <w:rsid w:val="00233221"/>
    <w:rsid w:val="00233D34"/>
    <w:rsid w:val="0023453F"/>
    <w:rsid w:val="00234D81"/>
    <w:rsid w:val="002357DF"/>
    <w:rsid w:val="00236F69"/>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3C4C"/>
    <w:rsid w:val="002645E2"/>
    <w:rsid w:val="00264AD8"/>
    <w:rsid w:val="00264C3A"/>
    <w:rsid w:val="00264C64"/>
    <w:rsid w:val="00265249"/>
    <w:rsid w:val="00265959"/>
    <w:rsid w:val="002661CF"/>
    <w:rsid w:val="002672F8"/>
    <w:rsid w:val="00267A07"/>
    <w:rsid w:val="002701EE"/>
    <w:rsid w:val="0027059B"/>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51A"/>
    <w:rsid w:val="00277CC9"/>
    <w:rsid w:val="002801FA"/>
    <w:rsid w:val="00281081"/>
    <w:rsid w:val="002811CB"/>
    <w:rsid w:val="0028154D"/>
    <w:rsid w:val="00282DA6"/>
    <w:rsid w:val="0028307F"/>
    <w:rsid w:val="00283E0E"/>
    <w:rsid w:val="00285549"/>
    <w:rsid w:val="002858F3"/>
    <w:rsid w:val="00286EB5"/>
    <w:rsid w:val="00287842"/>
    <w:rsid w:val="00287C33"/>
    <w:rsid w:val="00287D2D"/>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11E2"/>
    <w:rsid w:val="002A14AC"/>
    <w:rsid w:val="002A18FF"/>
    <w:rsid w:val="002A1BE6"/>
    <w:rsid w:val="002A239B"/>
    <w:rsid w:val="002A3080"/>
    <w:rsid w:val="002A49B0"/>
    <w:rsid w:val="002A527D"/>
    <w:rsid w:val="002A6190"/>
    <w:rsid w:val="002A61CD"/>
    <w:rsid w:val="002A66DA"/>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940"/>
    <w:rsid w:val="002F2F35"/>
    <w:rsid w:val="002F2FF1"/>
    <w:rsid w:val="002F3AE5"/>
    <w:rsid w:val="002F73B4"/>
    <w:rsid w:val="0030028B"/>
    <w:rsid w:val="00301FCF"/>
    <w:rsid w:val="003029C9"/>
    <w:rsid w:val="0030492B"/>
    <w:rsid w:val="0030494D"/>
    <w:rsid w:val="00304C51"/>
    <w:rsid w:val="00305878"/>
    <w:rsid w:val="00305D16"/>
    <w:rsid w:val="00305D46"/>
    <w:rsid w:val="00305F8F"/>
    <w:rsid w:val="003063FA"/>
    <w:rsid w:val="0030717C"/>
    <w:rsid w:val="00307219"/>
    <w:rsid w:val="0030723B"/>
    <w:rsid w:val="00307684"/>
    <w:rsid w:val="0031139C"/>
    <w:rsid w:val="00311454"/>
    <w:rsid w:val="003115ED"/>
    <w:rsid w:val="00312232"/>
    <w:rsid w:val="0031246A"/>
    <w:rsid w:val="00314A71"/>
    <w:rsid w:val="00314F6D"/>
    <w:rsid w:val="00315F65"/>
    <w:rsid w:val="00316148"/>
    <w:rsid w:val="0031619A"/>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72D4"/>
    <w:rsid w:val="00347EE1"/>
    <w:rsid w:val="00350045"/>
    <w:rsid w:val="00353A6A"/>
    <w:rsid w:val="00355672"/>
    <w:rsid w:val="00355A58"/>
    <w:rsid w:val="0035645B"/>
    <w:rsid w:val="00356981"/>
    <w:rsid w:val="00357104"/>
    <w:rsid w:val="0035712A"/>
    <w:rsid w:val="003578CE"/>
    <w:rsid w:val="0036145B"/>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31E0"/>
    <w:rsid w:val="00373920"/>
    <w:rsid w:val="0037429A"/>
    <w:rsid w:val="00374561"/>
    <w:rsid w:val="00374EE3"/>
    <w:rsid w:val="00375808"/>
    <w:rsid w:val="003766FB"/>
    <w:rsid w:val="00377AD1"/>
    <w:rsid w:val="00377F17"/>
    <w:rsid w:val="00383175"/>
    <w:rsid w:val="00383545"/>
    <w:rsid w:val="00383CA3"/>
    <w:rsid w:val="00384100"/>
    <w:rsid w:val="0038675F"/>
    <w:rsid w:val="00390BAA"/>
    <w:rsid w:val="00391A17"/>
    <w:rsid w:val="00391FCF"/>
    <w:rsid w:val="003928AC"/>
    <w:rsid w:val="00392F43"/>
    <w:rsid w:val="00393F6F"/>
    <w:rsid w:val="003945F3"/>
    <w:rsid w:val="00395631"/>
    <w:rsid w:val="0039698A"/>
    <w:rsid w:val="00396B66"/>
    <w:rsid w:val="00397FDA"/>
    <w:rsid w:val="003A0259"/>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6329"/>
    <w:rsid w:val="003B65AE"/>
    <w:rsid w:val="003B6C99"/>
    <w:rsid w:val="003B6D6E"/>
    <w:rsid w:val="003B6DEC"/>
    <w:rsid w:val="003B7625"/>
    <w:rsid w:val="003B77EA"/>
    <w:rsid w:val="003B7DAB"/>
    <w:rsid w:val="003B7F7B"/>
    <w:rsid w:val="003B7F83"/>
    <w:rsid w:val="003C02E8"/>
    <w:rsid w:val="003C2025"/>
    <w:rsid w:val="003C21CB"/>
    <w:rsid w:val="003C2B19"/>
    <w:rsid w:val="003C33F7"/>
    <w:rsid w:val="003C3872"/>
    <w:rsid w:val="003C4057"/>
    <w:rsid w:val="003C43EF"/>
    <w:rsid w:val="003C5EC9"/>
    <w:rsid w:val="003C6995"/>
    <w:rsid w:val="003C75CD"/>
    <w:rsid w:val="003D00A2"/>
    <w:rsid w:val="003D1AC2"/>
    <w:rsid w:val="003D207E"/>
    <w:rsid w:val="003D2090"/>
    <w:rsid w:val="003D2956"/>
    <w:rsid w:val="003D377D"/>
    <w:rsid w:val="003D3F18"/>
    <w:rsid w:val="003D457D"/>
    <w:rsid w:val="003D5ED1"/>
    <w:rsid w:val="003D6ABF"/>
    <w:rsid w:val="003D6AFA"/>
    <w:rsid w:val="003D7BDE"/>
    <w:rsid w:val="003D7FBC"/>
    <w:rsid w:val="003E1D71"/>
    <w:rsid w:val="003E3AB7"/>
    <w:rsid w:val="003E432D"/>
    <w:rsid w:val="003E6944"/>
    <w:rsid w:val="003E6BF1"/>
    <w:rsid w:val="003E73ED"/>
    <w:rsid w:val="003E7C6A"/>
    <w:rsid w:val="003F2317"/>
    <w:rsid w:val="003F2444"/>
    <w:rsid w:val="003F24B2"/>
    <w:rsid w:val="003F2E16"/>
    <w:rsid w:val="003F41D0"/>
    <w:rsid w:val="003F43EA"/>
    <w:rsid w:val="003F4968"/>
    <w:rsid w:val="003F4B95"/>
    <w:rsid w:val="003F5CE7"/>
    <w:rsid w:val="003F6601"/>
    <w:rsid w:val="003F6CBE"/>
    <w:rsid w:val="003F6D7D"/>
    <w:rsid w:val="003F6D9A"/>
    <w:rsid w:val="003F6FEC"/>
    <w:rsid w:val="004006C6"/>
    <w:rsid w:val="00400AD3"/>
    <w:rsid w:val="0040218B"/>
    <w:rsid w:val="00402510"/>
    <w:rsid w:val="00403CD5"/>
    <w:rsid w:val="00403F15"/>
    <w:rsid w:val="00403F24"/>
    <w:rsid w:val="004049C5"/>
    <w:rsid w:val="00405B63"/>
    <w:rsid w:val="00405E50"/>
    <w:rsid w:val="00406A8A"/>
    <w:rsid w:val="00407B8E"/>
    <w:rsid w:val="00411F13"/>
    <w:rsid w:val="00412544"/>
    <w:rsid w:val="0041270F"/>
    <w:rsid w:val="00413283"/>
    <w:rsid w:val="0041364A"/>
    <w:rsid w:val="00413999"/>
    <w:rsid w:val="0041418E"/>
    <w:rsid w:val="004145A1"/>
    <w:rsid w:val="00414902"/>
    <w:rsid w:val="004156CD"/>
    <w:rsid w:val="00415C50"/>
    <w:rsid w:val="00415C68"/>
    <w:rsid w:val="004160EA"/>
    <w:rsid w:val="00417AE1"/>
    <w:rsid w:val="004213FC"/>
    <w:rsid w:val="0042214C"/>
    <w:rsid w:val="00422D42"/>
    <w:rsid w:val="00423E17"/>
    <w:rsid w:val="00424105"/>
    <w:rsid w:val="0042453F"/>
    <w:rsid w:val="00424BB6"/>
    <w:rsid w:val="0042544B"/>
    <w:rsid w:val="00425FCA"/>
    <w:rsid w:val="004262EA"/>
    <w:rsid w:val="004267EA"/>
    <w:rsid w:val="00427128"/>
    <w:rsid w:val="00427A11"/>
    <w:rsid w:val="00427B45"/>
    <w:rsid w:val="00430481"/>
    <w:rsid w:val="00430A49"/>
    <w:rsid w:val="00430C0E"/>
    <w:rsid w:val="00431578"/>
    <w:rsid w:val="0043179F"/>
    <w:rsid w:val="0043198F"/>
    <w:rsid w:val="00432C3F"/>
    <w:rsid w:val="00433500"/>
    <w:rsid w:val="00433E6B"/>
    <w:rsid w:val="00433F71"/>
    <w:rsid w:val="00434D7E"/>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424B"/>
    <w:rsid w:val="004559D0"/>
    <w:rsid w:val="00455E17"/>
    <w:rsid w:val="004560B5"/>
    <w:rsid w:val="004563A5"/>
    <w:rsid w:val="00457C4D"/>
    <w:rsid w:val="00461912"/>
    <w:rsid w:val="00462A10"/>
    <w:rsid w:val="004630CD"/>
    <w:rsid w:val="004630F3"/>
    <w:rsid w:val="004633F8"/>
    <w:rsid w:val="004637F8"/>
    <w:rsid w:val="00463C79"/>
    <w:rsid w:val="0046511B"/>
    <w:rsid w:val="0046652C"/>
    <w:rsid w:val="004672C6"/>
    <w:rsid w:val="00467679"/>
    <w:rsid w:val="00467B9C"/>
    <w:rsid w:val="00467F13"/>
    <w:rsid w:val="00470425"/>
    <w:rsid w:val="00470CA4"/>
    <w:rsid w:val="00471152"/>
    <w:rsid w:val="004711B0"/>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3827"/>
    <w:rsid w:val="00483846"/>
    <w:rsid w:val="004844D3"/>
    <w:rsid w:val="00484529"/>
    <w:rsid w:val="0048534A"/>
    <w:rsid w:val="0048536D"/>
    <w:rsid w:val="00485DF9"/>
    <w:rsid w:val="004868BE"/>
    <w:rsid w:val="00486EE5"/>
    <w:rsid w:val="004870CB"/>
    <w:rsid w:val="0049057F"/>
    <w:rsid w:val="00490BC9"/>
    <w:rsid w:val="00490D4F"/>
    <w:rsid w:val="00490EFC"/>
    <w:rsid w:val="0049139D"/>
    <w:rsid w:val="004919B0"/>
    <w:rsid w:val="00491E7E"/>
    <w:rsid w:val="00492F0D"/>
    <w:rsid w:val="00493612"/>
    <w:rsid w:val="00494A24"/>
    <w:rsid w:val="00494AFE"/>
    <w:rsid w:val="004956D6"/>
    <w:rsid w:val="00496647"/>
    <w:rsid w:val="00496AAE"/>
    <w:rsid w:val="00497F69"/>
    <w:rsid w:val="004A00CB"/>
    <w:rsid w:val="004A068B"/>
    <w:rsid w:val="004A0A31"/>
    <w:rsid w:val="004A15D4"/>
    <w:rsid w:val="004A179D"/>
    <w:rsid w:val="004A2339"/>
    <w:rsid w:val="004A40B4"/>
    <w:rsid w:val="004A42AA"/>
    <w:rsid w:val="004A5D8D"/>
    <w:rsid w:val="004A5FA8"/>
    <w:rsid w:val="004A65B1"/>
    <w:rsid w:val="004A769A"/>
    <w:rsid w:val="004B0461"/>
    <w:rsid w:val="004B0816"/>
    <w:rsid w:val="004B0BB0"/>
    <w:rsid w:val="004B209C"/>
    <w:rsid w:val="004B2438"/>
    <w:rsid w:val="004B3AC8"/>
    <w:rsid w:val="004B3E8B"/>
    <w:rsid w:val="004B6318"/>
    <w:rsid w:val="004B63B9"/>
    <w:rsid w:val="004B643D"/>
    <w:rsid w:val="004B74D5"/>
    <w:rsid w:val="004B7621"/>
    <w:rsid w:val="004C01A5"/>
    <w:rsid w:val="004C0474"/>
    <w:rsid w:val="004C1166"/>
    <w:rsid w:val="004C146C"/>
    <w:rsid w:val="004C167A"/>
    <w:rsid w:val="004C1750"/>
    <w:rsid w:val="004C2ED1"/>
    <w:rsid w:val="004C4701"/>
    <w:rsid w:val="004C4F41"/>
    <w:rsid w:val="004C53EA"/>
    <w:rsid w:val="004C58BC"/>
    <w:rsid w:val="004C7A5B"/>
    <w:rsid w:val="004D012A"/>
    <w:rsid w:val="004D22A9"/>
    <w:rsid w:val="004D2313"/>
    <w:rsid w:val="004D3237"/>
    <w:rsid w:val="004D481A"/>
    <w:rsid w:val="004D485E"/>
    <w:rsid w:val="004D4FF3"/>
    <w:rsid w:val="004D5334"/>
    <w:rsid w:val="004D550F"/>
    <w:rsid w:val="004D5686"/>
    <w:rsid w:val="004D5AC9"/>
    <w:rsid w:val="004D5B59"/>
    <w:rsid w:val="004D6222"/>
    <w:rsid w:val="004D6399"/>
    <w:rsid w:val="004D70E3"/>
    <w:rsid w:val="004D777A"/>
    <w:rsid w:val="004D7936"/>
    <w:rsid w:val="004D79FF"/>
    <w:rsid w:val="004E04C7"/>
    <w:rsid w:val="004E0BE3"/>
    <w:rsid w:val="004E0F37"/>
    <w:rsid w:val="004E0FE2"/>
    <w:rsid w:val="004E16A9"/>
    <w:rsid w:val="004E20CE"/>
    <w:rsid w:val="004E25B7"/>
    <w:rsid w:val="004E26E0"/>
    <w:rsid w:val="004E3686"/>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FD1"/>
    <w:rsid w:val="004F53BF"/>
    <w:rsid w:val="004F54D6"/>
    <w:rsid w:val="004F580A"/>
    <w:rsid w:val="004F5D1B"/>
    <w:rsid w:val="004F7116"/>
    <w:rsid w:val="004F78AE"/>
    <w:rsid w:val="004F7975"/>
    <w:rsid w:val="0050067B"/>
    <w:rsid w:val="0050085C"/>
    <w:rsid w:val="005015F3"/>
    <w:rsid w:val="00501CBC"/>
    <w:rsid w:val="00503F31"/>
    <w:rsid w:val="00504A81"/>
    <w:rsid w:val="0050544D"/>
    <w:rsid w:val="00505D9E"/>
    <w:rsid w:val="00511214"/>
    <w:rsid w:val="00511A56"/>
    <w:rsid w:val="0051227E"/>
    <w:rsid w:val="00513DD9"/>
    <w:rsid w:val="005143DC"/>
    <w:rsid w:val="0051447E"/>
    <w:rsid w:val="00514511"/>
    <w:rsid w:val="005155F8"/>
    <w:rsid w:val="00515805"/>
    <w:rsid w:val="005175C0"/>
    <w:rsid w:val="00517942"/>
    <w:rsid w:val="00517943"/>
    <w:rsid w:val="00520766"/>
    <w:rsid w:val="00520AB0"/>
    <w:rsid w:val="005228BA"/>
    <w:rsid w:val="00522E21"/>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3E22"/>
    <w:rsid w:val="0053565A"/>
    <w:rsid w:val="005364EC"/>
    <w:rsid w:val="005366EB"/>
    <w:rsid w:val="00537628"/>
    <w:rsid w:val="00540667"/>
    <w:rsid w:val="00540793"/>
    <w:rsid w:val="00541CD7"/>
    <w:rsid w:val="00542A4D"/>
    <w:rsid w:val="00542D79"/>
    <w:rsid w:val="00542E5D"/>
    <w:rsid w:val="00543A43"/>
    <w:rsid w:val="005449E6"/>
    <w:rsid w:val="0054641D"/>
    <w:rsid w:val="005465EC"/>
    <w:rsid w:val="00546939"/>
    <w:rsid w:val="005474C4"/>
    <w:rsid w:val="00550A5F"/>
    <w:rsid w:val="005512C9"/>
    <w:rsid w:val="00551678"/>
    <w:rsid w:val="005527ED"/>
    <w:rsid w:val="00552FA4"/>
    <w:rsid w:val="00553180"/>
    <w:rsid w:val="005542E0"/>
    <w:rsid w:val="005548F1"/>
    <w:rsid w:val="00554C39"/>
    <w:rsid w:val="005560A8"/>
    <w:rsid w:val="00556A09"/>
    <w:rsid w:val="00556F08"/>
    <w:rsid w:val="005579BE"/>
    <w:rsid w:val="00557E54"/>
    <w:rsid w:val="00560479"/>
    <w:rsid w:val="00561F71"/>
    <w:rsid w:val="005638A5"/>
    <w:rsid w:val="00564216"/>
    <w:rsid w:val="00566D1E"/>
    <w:rsid w:val="005706DE"/>
    <w:rsid w:val="0057075B"/>
    <w:rsid w:val="00570E07"/>
    <w:rsid w:val="00570E77"/>
    <w:rsid w:val="00571043"/>
    <w:rsid w:val="00571E21"/>
    <w:rsid w:val="005721A2"/>
    <w:rsid w:val="00572317"/>
    <w:rsid w:val="005727FD"/>
    <w:rsid w:val="00572B1C"/>
    <w:rsid w:val="00572E94"/>
    <w:rsid w:val="00573519"/>
    <w:rsid w:val="00573DED"/>
    <w:rsid w:val="00574002"/>
    <w:rsid w:val="005746EE"/>
    <w:rsid w:val="0057529E"/>
    <w:rsid w:val="00575B1E"/>
    <w:rsid w:val="005767E1"/>
    <w:rsid w:val="00580630"/>
    <w:rsid w:val="00580AC9"/>
    <w:rsid w:val="00580C42"/>
    <w:rsid w:val="00580FD3"/>
    <w:rsid w:val="00580FD9"/>
    <w:rsid w:val="00581C51"/>
    <w:rsid w:val="00581C84"/>
    <w:rsid w:val="00581E69"/>
    <w:rsid w:val="0058257E"/>
    <w:rsid w:val="00583716"/>
    <w:rsid w:val="00583A7B"/>
    <w:rsid w:val="00584389"/>
    <w:rsid w:val="0058482B"/>
    <w:rsid w:val="00585A38"/>
    <w:rsid w:val="00585DDF"/>
    <w:rsid w:val="00587185"/>
    <w:rsid w:val="00590FC5"/>
    <w:rsid w:val="005911CD"/>
    <w:rsid w:val="00591EE5"/>
    <w:rsid w:val="00592A90"/>
    <w:rsid w:val="0059389D"/>
    <w:rsid w:val="005939B9"/>
    <w:rsid w:val="00593D85"/>
    <w:rsid w:val="0059433B"/>
    <w:rsid w:val="00595486"/>
    <w:rsid w:val="005955A8"/>
    <w:rsid w:val="0059666D"/>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267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321C"/>
    <w:rsid w:val="005D429B"/>
    <w:rsid w:val="005D486B"/>
    <w:rsid w:val="005D495F"/>
    <w:rsid w:val="005D582C"/>
    <w:rsid w:val="005D62F5"/>
    <w:rsid w:val="005D650B"/>
    <w:rsid w:val="005E1425"/>
    <w:rsid w:val="005E1CF6"/>
    <w:rsid w:val="005E2852"/>
    <w:rsid w:val="005E2B1D"/>
    <w:rsid w:val="005E3D29"/>
    <w:rsid w:val="005E465C"/>
    <w:rsid w:val="005E4B0B"/>
    <w:rsid w:val="005E4B22"/>
    <w:rsid w:val="005E5C77"/>
    <w:rsid w:val="005E5F8A"/>
    <w:rsid w:val="005E6255"/>
    <w:rsid w:val="005E73DA"/>
    <w:rsid w:val="005E764E"/>
    <w:rsid w:val="005F0150"/>
    <w:rsid w:val="005F1FA5"/>
    <w:rsid w:val="005F23D1"/>
    <w:rsid w:val="005F2FB3"/>
    <w:rsid w:val="005F3055"/>
    <w:rsid w:val="005F335E"/>
    <w:rsid w:val="005F3D50"/>
    <w:rsid w:val="005F47AB"/>
    <w:rsid w:val="005F50A3"/>
    <w:rsid w:val="005F5A9D"/>
    <w:rsid w:val="005F6015"/>
    <w:rsid w:val="005F66DB"/>
    <w:rsid w:val="005F6EDD"/>
    <w:rsid w:val="00600E15"/>
    <w:rsid w:val="006033AC"/>
    <w:rsid w:val="006042CC"/>
    <w:rsid w:val="00605B9B"/>
    <w:rsid w:val="00606BA8"/>
    <w:rsid w:val="006101A0"/>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1FBD"/>
    <w:rsid w:val="00622113"/>
    <w:rsid w:val="00623138"/>
    <w:rsid w:val="00624023"/>
    <w:rsid w:val="00624243"/>
    <w:rsid w:val="006255E1"/>
    <w:rsid w:val="0062693C"/>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665D"/>
    <w:rsid w:val="00637171"/>
    <w:rsid w:val="0064077F"/>
    <w:rsid w:val="0064090A"/>
    <w:rsid w:val="00640F09"/>
    <w:rsid w:val="00642602"/>
    <w:rsid w:val="00642C46"/>
    <w:rsid w:val="00643D9A"/>
    <w:rsid w:val="00644C37"/>
    <w:rsid w:val="00644E10"/>
    <w:rsid w:val="0064575B"/>
    <w:rsid w:val="00646171"/>
    <w:rsid w:val="00647758"/>
    <w:rsid w:val="006477EB"/>
    <w:rsid w:val="00647FDE"/>
    <w:rsid w:val="00650FBE"/>
    <w:rsid w:val="006534E5"/>
    <w:rsid w:val="00653C74"/>
    <w:rsid w:val="00654086"/>
    <w:rsid w:val="0065425F"/>
    <w:rsid w:val="00655AD0"/>
    <w:rsid w:val="00655DC0"/>
    <w:rsid w:val="00656454"/>
    <w:rsid w:val="00657B97"/>
    <w:rsid w:val="00660C5D"/>
    <w:rsid w:val="00660D7E"/>
    <w:rsid w:val="006611DF"/>
    <w:rsid w:val="0066349C"/>
    <w:rsid w:val="00663C03"/>
    <w:rsid w:val="00665902"/>
    <w:rsid w:val="00666432"/>
    <w:rsid w:val="00667BF1"/>
    <w:rsid w:val="00670E1D"/>
    <w:rsid w:val="00671A76"/>
    <w:rsid w:val="0067262A"/>
    <w:rsid w:val="00672A77"/>
    <w:rsid w:val="00673A9E"/>
    <w:rsid w:val="00673C3C"/>
    <w:rsid w:val="00673F3F"/>
    <w:rsid w:val="00673F64"/>
    <w:rsid w:val="00674592"/>
    <w:rsid w:val="00674663"/>
    <w:rsid w:val="006749CD"/>
    <w:rsid w:val="00674F7F"/>
    <w:rsid w:val="0067547B"/>
    <w:rsid w:val="0067551B"/>
    <w:rsid w:val="00675544"/>
    <w:rsid w:val="00675B8B"/>
    <w:rsid w:val="00677A09"/>
    <w:rsid w:val="00680E73"/>
    <w:rsid w:val="0068205A"/>
    <w:rsid w:val="0068224E"/>
    <w:rsid w:val="0068291A"/>
    <w:rsid w:val="00684962"/>
    <w:rsid w:val="00684D52"/>
    <w:rsid w:val="00685872"/>
    <w:rsid w:val="00686D25"/>
    <w:rsid w:val="00687276"/>
    <w:rsid w:val="00687D39"/>
    <w:rsid w:val="0069044A"/>
    <w:rsid w:val="006922A2"/>
    <w:rsid w:val="006924B6"/>
    <w:rsid w:val="006938C5"/>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509B"/>
    <w:rsid w:val="006B52CA"/>
    <w:rsid w:val="006B56E5"/>
    <w:rsid w:val="006B60CA"/>
    <w:rsid w:val="006B70C6"/>
    <w:rsid w:val="006C05DA"/>
    <w:rsid w:val="006C10D2"/>
    <w:rsid w:val="006C1FBE"/>
    <w:rsid w:val="006C1FF4"/>
    <w:rsid w:val="006C3623"/>
    <w:rsid w:val="006C4B6D"/>
    <w:rsid w:val="006C4D47"/>
    <w:rsid w:val="006C5A17"/>
    <w:rsid w:val="006C5BD0"/>
    <w:rsid w:val="006C746F"/>
    <w:rsid w:val="006D103C"/>
    <w:rsid w:val="006D121C"/>
    <w:rsid w:val="006D14CE"/>
    <w:rsid w:val="006D1A04"/>
    <w:rsid w:val="006D1DBB"/>
    <w:rsid w:val="006D47ED"/>
    <w:rsid w:val="006D4890"/>
    <w:rsid w:val="006D5125"/>
    <w:rsid w:val="006D5F2E"/>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1022A"/>
    <w:rsid w:val="007119BC"/>
    <w:rsid w:val="00712739"/>
    <w:rsid w:val="00712DEC"/>
    <w:rsid w:val="00714A61"/>
    <w:rsid w:val="00715871"/>
    <w:rsid w:val="007162A4"/>
    <w:rsid w:val="00716514"/>
    <w:rsid w:val="00716560"/>
    <w:rsid w:val="007167F5"/>
    <w:rsid w:val="00717A41"/>
    <w:rsid w:val="00717B28"/>
    <w:rsid w:val="007204FA"/>
    <w:rsid w:val="00720D1E"/>
    <w:rsid w:val="00722AB3"/>
    <w:rsid w:val="00722C93"/>
    <w:rsid w:val="00723449"/>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044"/>
    <w:rsid w:val="00741C8A"/>
    <w:rsid w:val="00743D31"/>
    <w:rsid w:val="0074480B"/>
    <w:rsid w:val="00745D90"/>
    <w:rsid w:val="00745EF3"/>
    <w:rsid w:val="007460F8"/>
    <w:rsid w:val="0074752A"/>
    <w:rsid w:val="00747A14"/>
    <w:rsid w:val="0075024C"/>
    <w:rsid w:val="0075070F"/>
    <w:rsid w:val="00750BB7"/>
    <w:rsid w:val="00751164"/>
    <w:rsid w:val="0075292D"/>
    <w:rsid w:val="007531DC"/>
    <w:rsid w:val="00753590"/>
    <w:rsid w:val="00753F87"/>
    <w:rsid w:val="00754D43"/>
    <w:rsid w:val="007570B6"/>
    <w:rsid w:val="00757280"/>
    <w:rsid w:val="00757884"/>
    <w:rsid w:val="00757B0F"/>
    <w:rsid w:val="00757C14"/>
    <w:rsid w:val="00760A52"/>
    <w:rsid w:val="00762CAE"/>
    <w:rsid w:val="0076375F"/>
    <w:rsid w:val="00763FFF"/>
    <w:rsid w:val="007641FB"/>
    <w:rsid w:val="00764FCE"/>
    <w:rsid w:val="00765596"/>
    <w:rsid w:val="007660D0"/>
    <w:rsid w:val="00766F22"/>
    <w:rsid w:val="00767357"/>
    <w:rsid w:val="007677F9"/>
    <w:rsid w:val="00767D5C"/>
    <w:rsid w:val="00772C89"/>
    <w:rsid w:val="00772F84"/>
    <w:rsid w:val="00773EF9"/>
    <w:rsid w:val="007745EB"/>
    <w:rsid w:val="007745F5"/>
    <w:rsid w:val="00774973"/>
    <w:rsid w:val="007752A4"/>
    <w:rsid w:val="00776085"/>
    <w:rsid w:val="00776C0B"/>
    <w:rsid w:val="00776E10"/>
    <w:rsid w:val="00777144"/>
    <w:rsid w:val="0077741B"/>
    <w:rsid w:val="00780E7D"/>
    <w:rsid w:val="0078205F"/>
    <w:rsid w:val="00782E5D"/>
    <w:rsid w:val="00783B77"/>
    <w:rsid w:val="007848EF"/>
    <w:rsid w:val="00784E4E"/>
    <w:rsid w:val="00785725"/>
    <w:rsid w:val="0078580F"/>
    <w:rsid w:val="0078613B"/>
    <w:rsid w:val="00786339"/>
    <w:rsid w:val="00786793"/>
    <w:rsid w:val="007868EE"/>
    <w:rsid w:val="00787068"/>
    <w:rsid w:val="00790DBD"/>
    <w:rsid w:val="007911A9"/>
    <w:rsid w:val="00791514"/>
    <w:rsid w:val="0079188D"/>
    <w:rsid w:val="00792045"/>
    <w:rsid w:val="00792ED3"/>
    <w:rsid w:val="0079324C"/>
    <w:rsid w:val="00793B66"/>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B0268"/>
    <w:rsid w:val="007B1598"/>
    <w:rsid w:val="007B2023"/>
    <w:rsid w:val="007B2818"/>
    <w:rsid w:val="007B65DD"/>
    <w:rsid w:val="007B661D"/>
    <w:rsid w:val="007B6657"/>
    <w:rsid w:val="007B75C3"/>
    <w:rsid w:val="007B76D5"/>
    <w:rsid w:val="007B7CCB"/>
    <w:rsid w:val="007C0072"/>
    <w:rsid w:val="007C0130"/>
    <w:rsid w:val="007C16C3"/>
    <w:rsid w:val="007C1C43"/>
    <w:rsid w:val="007C2B11"/>
    <w:rsid w:val="007C3605"/>
    <w:rsid w:val="007C4AE5"/>
    <w:rsid w:val="007C4E9A"/>
    <w:rsid w:val="007C5005"/>
    <w:rsid w:val="007C7824"/>
    <w:rsid w:val="007C7C94"/>
    <w:rsid w:val="007C7F41"/>
    <w:rsid w:val="007D0284"/>
    <w:rsid w:val="007D0677"/>
    <w:rsid w:val="007D0EEB"/>
    <w:rsid w:val="007D1693"/>
    <w:rsid w:val="007D202B"/>
    <w:rsid w:val="007D22EF"/>
    <w:rsid w:val="007D31DD"/>
    <w:rsid w:val="007D349F"/>
    <w:rsid w:val="007D3C73"/>
    <w:rsid w:val="007D4719"/>
    <w:rsid w:val="007D4806"/>
    <w:rsid w:val="007D4A3F"/>
    <w:rsid w:val="007D53B9"/>
    <w:rsid w:val="007D56DB"/>
    <w:rsid w:val="007D669D"/>
    <w:rsid w:val="007D6BE0"/>
    <w:rsid w:val="007D711E"/>
    <w:rsid w:val="007D7340"/>
    <w:rsid w:val="007D7630"/>
    <w:rsid w:val="007E0BF8"/>
    <w:rsid w:val="007E13C6"/>
    <w:rsid w:val="007E165D"/>
    <w:rsid w:val="007E25E4"/>
    <w:rsid w:val="007E4708"/>
    <w:rsid w:val="007E50FA"/>
    <w:rsid w:val="007E5B4B"/>
    <w:rsid w:val="007E615D"/>
    <w:rsid w:val="007E6A97"/>
    <w:rsid w:val="007E6AEB"/>
    <w:rsid w:val="007E6EDE"/>
    <w:rsid w:val="007E76E0"/>
    <w:rsid w:val="007F3771"/>
    <w:rsid w:val="007F3FAD"/>
    <w:rsid w:val="007F449E"/>
    <w:rsid w:val="007F4F92"/>
    <w:rsid w:val="007F5012"/>
    <w:rsid w:val="007F5630"/>
    <w:rsid w:val="007F5930"/>
    <w:rsid w:val="007F5A12"/>
    <w:rsid w:val="007F69E7"/>
    <w:rsid w:val="007F6F4A"/>
    <w:rsid w:val="007F72BE"/>
    <w:rsid w:val="007F76B6"/>
    <w:rsid w:val="007F77B2"/>
    <w:rsid w:val="007F7CD9"/>
    <w:rsid w:val="00800891"/>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DD4"/>
    <w:rsid w:val="00813EE1"/>
    <w:rsid w:val="00814AFA"/>
    <w:rsid w:val="00814BC3"/>
    <w:rsid w:val="008161E4"/>
    <w:rsid w:val="00817938"/>
    <w:rsid w:val="0081793E"/>
    <w:rsid w:val="00820990"/>
    <w:rsid w:val="00820AB5"/>
    <w:rsid w:val="0082171F"/>
    <w:rsid w:val="00821D91"/>
    <w:rsid w:val="00822F53"/>
    <w:rsid w:val="00823DD7"/>
    <w:rsid w:val="00824FFD"/>
    <w:rsid w:val="00825B60"/>
    <w:rsid w:val="0082679D"/>
    <w:rsid w:val="00826C35"/>
    <w:rsid w:val="00827446"/>
    <w:rsid w:val="00827E45"/>
    <w:rsid w:val="00827FDC"/>
    <w:rsid w:val="008307F2"/>
    <w:rsid w:val="0083139F"/>
    <w:rsid w:val="008315A1"/>
    <w:rsid w:val="00831DE1"/>
    <w:rsid w:val="00833386"/>
    <w:rsid w:val="00833A41"/>
    <w:rsid w:val="00833E11"/>
    <w:rsid w:val="00834335"/>
    <w:rsid w:val="008346AC"/>
    <w:rsid w:val="00835A4C"/>
    <w:rsid w:val="008401D8"/>
    <w:rsid w:val="00841F16"/>
    <w:rsid w:val="00843479"/>
    <w:rsid w:val="00845303"/>
    <w:rsid w:val="008471A8"/>
    <w:rsid w:val="00847617"/>
    <w:rsid w:val="00851B29"/>
    <w:rsid w:val="00852889"/>
    <w:rsid w:val="008528A5"/>
    <w:rsid w:val="00852FBA"/>
    <w:rsid w:val="008536AB"/>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1FF"/>
    <w:rsid w:val="00866B74"/>
    <w:rsid w:val="00866D68"/>
    <w:rsid w:val="00867197"/>
    <w:rsid w:val="0087038C"/>
    <w:rsid w:val="00870A5F"/>
    <w:rsid w:val="00870DB9"/>
    <w:rsid w:val="00870E2F"/>
    <w:rsid w:val="00870FEE"/>
    <w:rsid w:val="0087132C"/>
    <w:rsid w:val="00871773"/>
    <w:rsid w:val="0087265C"/>
    <w:rsid w:val="00873B8F"/>
    <w:rsid w:val="00873D2A"/>
    <w:rsid w:val="00873F1A"/>
    <w:rsid w:val="00874B12"/>
    <w:rsid w:val="00876073"/>
    <w:rsid w:val="0087625D"/>
    <w:rsid w:val="00877494"/>
    <w:rsid w:val="008775A4"/>
    <w:rsid w:val="0088021A"/>
    <w:rsid w:val="008808A4"/>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31D1"/>
    <w:rsid w:val="00894BDD"/>
    <w:rsid w:val="00895C6D"/>
    <w:rsid w:val="00896457"/>
    <w:rsid w:val="0089674B"/>
    <w:rsid w:val="00896DAC"/>
    <w:rsid w:val="00897C1D"/>
    <w:rsid w:val="00897C5B"/>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885"/>
    <w:rsid w:val="008C3F15"/>
    <w:rsid w:val="008C49E9"/>
    <w:rsid w:val="008C5330"/>
    <w:rsid w:val="008C5F57"/>
    <w:rsid w:val="008C6DBE"/>
    <w:rsid w:val="008D08B0"/>
    <w:rsid w:val="008D08DB"/>
    <w:rsid w:val="008D0A8C"/>
    <w:rsid w:val="008D1DD9"/>
    <w:rsid w:val="008D2023"/>
    <w:rsid w:val="008D29F3"/>
    <w:rsid w:val="008D3057"/>
    <w:rsid w:val="008D3754"/>
    <w:rsid w:val="008D3C74"/>
    <w:rsid w:val="008D3FFE"/>
    <w:rsid w:val="008D47CC"/>
    <w:rsid w:val="008D4A93"/>
    <w:rsid w:val="008D4FCC"/>
    <w:rsid w:val="008D5676"/>
    <w:rsid w:val="008D5A3C"/>
    <w:rsid w:val="008D768A"/>
    <w:rsid w:val="008D772F"/>
    <w:rsid w:val="008D7B44"/>
    <w:rsid w:val="008D7C06"/>
    <w:rsid w:val="008E1021"/>
    <w:rsid w:val="008E1A5E"/>
    <w:rsid w:val="008E1BAC"/>
    <w:rsid w:val="008E2B46"/>
    <w:rsid w:val="008E2EBA"/>
    <w:rsid w:val="008E5AEA"/>
    <w:rsid w:val="008E6138"/>
    <w:rsid w:val="008E6A5F"/>
    <w:rsid w:val="008E6EFB"/>
    <w:rsid w:val="008E7485"/>
    <w:rsid w:val="008E768F"/>
    <w:rsid w:val="008F00E7"/>
    <w:rsid w:val="008F2347"/>
    <w:rsid w:val="008F2EDC"/>
    <w:rsid w:val="008F30A2"/>
    <w:rsid w:val="008F32D0"/>
    <w:rsid w:val="008F3F23"/>
    <w:rsid w:val="008F5557"/>
    <w:rsid w:val="008F5635"/>
    <w:rsid w:val="008F6537"/>
    <w:rsid w:val="008F777E"/>
    <w:rsid w:val="009016FE"/>
    <w:rsid w:val="00901FCC"/>
    <w:rsid w:val="009025B3"/>
    <w:rsid w:val="00903F99"/>
    <w:rsid w:val="009061E6"/>
    <w:rsid w:val="009076DF"/>
    <w:rsid w:val="00907B12"/>
    <w:rsid w:val="00907DA7"/>
    <w:rsid w:val="00907F64"/>
    <w:rsid w:val="009106D3"/>
    <w:rsid w:val="00911B06"/>
    <w:rsid w:val="009158A2"/>
    <w:rsid w:val="009171E8"/>
    <w:rsid w:val="00917D56"/>
    <w:rsid w:val="00922D2D"/>
    <w:rsid w:val="00922D64"/>
    <w:rsid w:val="009231B3"/>
    <w:rsid w:val="009232A8"/>
    <w:rsid w:val="00924AF3"/>
    <w:rsid w:val="00924B11"/>
    <w:rsid w:val="009257C4"/>
    <w:rsid w:val="00925C33"/>
    <w:rsid w:val="009260C9"/>
    <w:rsid w:val="00926204"/>
    <w:rsid w:val="00927304"/>
    <w:rsid w:val="009277AD"/>
    <w:rsid w:val="00927992"/>
    <w:rsid w:val="00930067"/>
    <w:rsid w:val="00930798"/>
    <w:rsid w:val="0093126A"/>
    <w:rsid w:val="00933F31"/>
    <w:rsid w:val="00934630"/>
    <w:rsid w:val="009350C7"/>
    <w:rsid w:val="00935577"/>
    <w:rsid w:val="00936416"/>
    <w:rsid w:val="00937907"/>
    <w:rsid w:val="00940BCE"/>
    <w:rsid w:val="0094171D"/>
    <w:rsid w:val="00942559"/>
    <w:rsid w:val="00942704"/>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4DB"/>
    <w:rsid w:val="00947CEF"/>
    <w:rsid w:val="00950684"/>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5D8"/>
    <w:rsid w:val="00966940"/>
    <w:rsid w:val="00966AEF"/>
    <w:rsid w:val="009672CA"/>
    <w:rsid w:val="00970375"/>
    <w:rsid w:val="00970B66"/>
    <w:rsid w:val="009714A1"/>
    <w:rsid w:val="00971C51"/>
    <w:rsid w:val="00972390"/>
    <w:rsid w:val="009735C1"/>
    <w:rsid w:val="009739AD"/>
    <w:rsid w:val="009757A9"/>
    <w:rsid w:val="0097594B"/>
    <w:rsid w:val="0097790F"/>
    <w:rsid w:val="00982076"/>
    <w:rsid w:val="00983FD7"/>
    <w:rsid w:val="009840FA"/>
    <w:rsid w:val="00984970"/>
    <w:rsid w:val="0098555A"/>
    <w:rsid w:val="00985CCC"/>
    <w:rsid w:val="00986616"/>
    <w:rsid w:val="009869C1"/>
    <w:rsid w:val="00986A1E"/>
    <w:rsid w:val="00987368"/>
    <w:rsid w:val="009877C0"/>
    <w:rsid w:val="00990383"/>
    <w:rsid w:val="009912AF"/>
    <w:rsid w:val="009913F1"/>
    <w:rsid w:val="009919D7"/>
    <w:rsid w:val="00991B32"/>
    <w:rsid w:val="009928DD"/>
    <w:rsid w:val="00993351"/>
    <w:rsid w:val="009934DA"/>
    <w:rsid w:val="009941A9"/>
    <w:rsid w:val="00994A5A"/>
    <w:rsid w:val="00994F09"/>
    <w:rsid w:val="009950CE"/>
    <w:rsid w:val="009951AD"/>
    <w:rsid w:val="0099577A"/>
    <w:rsid w:val="0099585E"/>
    <w:rsid w:val="00995DA7"/>
    <w:rsid w:val="009960EB"/>
    <w:rsid w:val="00997077"/>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8DE"/>
    <w:rsid w:val="009B3D66"/>
    <w:rsid w:val="009B3DB9"/>
    <w:rsid w:val="009B47E2"/>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9F2"/>
    <w:rsid w:val="009C7A89"/>
    <w:rsid w:val="009C7DD3"/>
    <w:rsid w:val="009D025F"/>
    <w:rsid w:val="009D06B6"/>
    <w:rsid w:val="009D2118"/>
    <w:rsid w:val="009D22C8"/>
    <w:rsid w:val="009D27AD"/>
    <w:rsid w:val="009D328C"/>
    <w:rsid w:val="009D4C05"/>
    <w:rsid w:val="009D56F5"/>
    <w:rsid w:val="009D6E26"/>
    <w:rsid w:val="009D71B6"/>
    <w:rsid w:val="009D7573"/>
    <w:rsid w:val="009D7C41"/>
    <w:rsid w:val="009D7D10"/>
    <w:rsid w:val="009E0E3B"/>
    <w:rsid w:val="009E3A54"/>
    <w:rsid w:val="009E3C63"/>
    <w:rsid w:val="009E4C3F"/>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4973"/>
    <w:rsid w:val="009F5C7E"/>
    <w:rsid w:val="009F65D1"/>
    <w:rsid w:val="009F71A6"/>
    <w:rsid w:val="009F7C74"/>
    <w:rsid w:val="00A00195"/>
    <w:rsid w:val="00A00199"/>
    <w:rsid w:val="00A00E71"/>
    <w:rsid w:val="00A01538"/>
    <w:rsid w:val="00A03A91"/>
    <w:rsid w:val="00A0597A"/>
    <w:rsid w:val="00A06211"/>
    <w:rsid w:val="00A067A9"/>
    <w:rsid w:val="00A06802"/>
    <w:rsid w:val="00A07268"/>
    <w:rsid w:val="00A07434"/>
    <w:rsid w:val="00A1012A"/>
    <w:rsid w:val="00A10143"/>
    <w:rsid w:val="00A1022C"/>
    <w:rsid w:val="00A12332"/>
    <w:rsid w:val="00A1324D"/>
    <w:rsid w:val="00A1386D"/>
    <w:rsid w:val="00A14581"/>
    <w:rsid w:val="00A1545E"/>
    <w:rsid w:val="00A15906"/>
    <w:rsid w:val="00A15E56"/>
    <w:rsid w:val="00A16FE4"/>
    <w:rsid w:val="00A17DC8"/>
    <w:rsid w:val="00A20449"/>
    <w:rsid w:val="00A213CA"/>
    <w:rsid w:val="00A21AF0"/>
    <w:rsid w:val="00A23626"/>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534E"/>
    <w:rsid w:val="00A459E2"/>
    <w:rsid w:val="00A45B47"/>
    <w:rsid w:val="00A46600"/>
    <w:rsid w:val="00A4795F"/>
    <w:rsid w:val="00A47D0B"/>
    <w:rsid w:val="00A50C81"/>
    <w:rsid w:val="00A510D3"/>
    <w:rsid w:val="00A52A31"/>
    <w:rsid w:val="00A54D5F"/>
    <w:rsid w:val="00A55D1F"/>
    <w:rsid w:val="00A55D23"/>
    <w:rsid w:val="00A56501"/>
    <w:rsid w:val="00A57B9A"/>
    <w:rsid w:val="00A60B91"/>
    <w:rsid w:val="00A61AE1"/>
    <w:rsid w:val="00A632ED"/>
    <w:rsid w:val="00A63719"/>
    <w:rsid w:val="00A63D09"/>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6A7"/>
    <w:rsid w:val="00AA3112"/>
    <w:rsid w:val="00AA36D1"/>
    <w:rsid w:val="00AA37E7"/>
    <w:rsid w:val="00AA3A92"/>
    <w:rsid w:val="00AA4219"/>
    <w:rsid w:val="00AA4260"/>
    <w:rsid w:val="00AA43C1"/>
    <w:rsid w:val="00AA542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84A"/>
    <w:rsid w:val="00AE1143"/>
    <w:rsid w:val="00AE13C9"/>
    <w:rsid w:val="00AE1C44"/>
    <w:rsid w:val="00AE26E9"/>
    <w:rsid w:val="00AE45FA"/>
    <w:rsid w:val="00AE528E"/>
    <w:rsid w:val="00AE5FC3"/>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522E"/>
    <w:rsid w:val="00B05536"/>
    <w:rsid w:val="00B056E7"/>
    <w:rsid w:val="00B05D98"/>
    <w:rsid w:val="00B0719E"/>
    <w:rsid w:val="00B076F9"/>
    <w:rsid w:val="00B07A30"/>
    <w:rsid w:val="00B105F3"/>
    <w:rsid w:val="00B10AB5"/>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782"/>
    <w:rsid w:val="00B17DA3"/>
    <w:rsid w:val="00B20095"/>
    <w:rsid w:val="00B206B1"/>
    <w:rsid w:val="00B219BA"/>
    <w:rsid w:val="00B21A05"/>
    <w:rsid w:val="00B21A3D"/>
    <w:rsid w:val="00B221C5"/>
    <w:rsid w:val="00B22E32"/>
    <w:rsid w:val="00B23CFC"/>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40668"/>
    <w:rsid w:val="00B4364F"/>
    <w:rsid w:val="00B43CD7"/>
    <w:rsid w:val="00B44F79"/>
    <w:rsid w:val="00B45208"/>
    <w:rsid w:val="00B45C97"/>
    <w:rsid w:val="00B4619B"/>
    <w:rsid w:val="00B465D4"/>
    <w:rsid w:val="00B46623"/>
    <w:rsid w:val="00B47BAF"/>
    <w:rsid w:val="00B47D6E"/>
    <w:rsid w:val="00B51F73"/>
    <w:rsid w:val="00B52532"/>
    <w:rsid w:val="00B56EC3"/>
    <w:rsid w:val="00B60290"/>
    <w:rsid w:val="00B60DF5"/>
    <w:rsid w:val="00B60E86"/>
    <w:rsid w:val="00B6108E"/>
    <w:rsid w:val="00B61337"/>
    <w:rsid w:val="00B617D9"/>
    <w:rsid w:val="00B61918"/>
    <w:rsid w:val="00B620B9"/>
    <w:rsid w:val="00B62509"/>
    <w:rsid w:val="00B6436C"/>
    <w:rsid w:val="00B6442D"/>
    <w:rsid w:val="00B6462E"/>
    <w:rsid w:val="00B64900"/>
    <w:rsid w:val="00B64E4E"/>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AFB"/>
    <w:rsid w:val="00B75B1C"/>
    <w:rsid w:val="00B76289"/>
    <w:rsid w:val="00B76B19"/>
    <w:rsid w:val="00B770AA"/>
    <w:rsid w:val="00B7737C"/>
    <w:rsid w:val="00B77781"/>
    <w:rsid w:val="00B7794D"/>
    <w:rsid w:val="00B80A9E"/>
    <w:rsid w:val="00B81A95"/>
    <w:rsid w:val="00B81C32"/>
    <w:rsid w:val="00B82D07"/>
    <w:rsid w:val="00B834BE"/>
    <w:rsid w:val="00B84145"/>
    <w:rsid w:val="00B85960"/>
    <w:rsid w:val="00B85CDC"/>
    <w:rsid w:val="00B86695"/>
    <w:rsid w:val="00B86C48"/>
    <w:rsid w:val="00B86CDC"/>
    <w:rsid w:val="00B870AE"/>
    <w:rsid w:val="00B90233"/>
    <w:rsid w:val="00B91163"/>
    <w:rsid w:val="00B926D3"/>
    <w:rsid w:val="00B92F41"/>
    <w:rsid w:val="00B93722"/>
    <w:rsid w:val="00B93C34"/>
    <w:rsid w:val="00B942C1"/>
    <w:rsid w:val="00B95E03"/>
    <w:rsid w:val="00B961F4"/>
    <w:rsid w:val="00B969B2"/>
    <w:rsid w:val="00B97085"/>
    <w:rsid w:val="00B97103"/>
    <w:rsid w:val="00B972DC"/>
    <w:rsid w:val="00B97703"/>
    <w:rsid w:val="00BA0154"/>
    <w:rsid w:val="00BA07B6"/>
    <w:rsid w:val="00BA0B62"/>
    <w:rsid w:val="00BA2299"/>
    <w:rsid w:val="00BA5244"/>
    <w:rsid w:val="00BA5343"/>
    <w:rsid w:val="00BA6C25"/>
    <w:rsid w:val="00BA768B"/>
    <w:rsid w:val="00BB119C"/>
    <w:rsid w:val="00BB1741"/>
    <w:rsid w:val="00BB21C3"/>
    <w:rsid w:val="00BB2671"/>
    <w:rsid w:val="00BB278F"/>
    <w:rsid w:val="00BB4120"/>
    <w:rsid w:val="00BB4AD9"/>
    <w:rsid w:val="00BB564F"/>
    <w:rsid w:val="00BB6A23"/>
    <w:rsid w:val="00BB6BDE"/>
    <w:rsid w:val="00BB793D"/>
    <w:rsid w:val="00BB797B"/>
    <w:rsid w:val="00BC172B"/>
    <w:rsid w:val="00BC17CE"/>
    <w:rsid w:val="00BC18FA"/>
    <w:rsid w:val="00BC27B4"/>
    <w:rsid w:val="00BC2DA5"/>
    <w:rsid w:val="00BC3561"/>
    <w:rsid w:val="00BC389A"/>
    <w:rsid w:val="00BC3D0F"/>
    <w:rsid w:val="00BC446A"/>
    <w:rsid w:val="00BC447A"/>
    <w:rsid w:val="00BC4491"/>
    <w:rsid w:val="00BC5038"/>
    <w:rsid w:val="00BC61A0"/>
    <w:rsid w:val="00BC7317"/>
    <w:rsid w:val="00BC74EE"/>
    <w:rsid w:val="00BC78EE"/>
    <w:rsid w:val="00BC795A"/>
    <w:rsid w:val="00BD0C4F"/>
    <w:rsid w:val="00BD0DA6"/>
    <w:rsid w:val="00BD12AD"/>
    <w:rsid w:val="00BD1B44"/>
    <w:rsid w:val="00BD20D0"/>
    <w:rsid w:val="00BD3B25"/>
    <w:rsid w:val="00BD4F51"/>
    <w:rsid w:val="00BD5524"/>
    <w:rsid w:val="00BD5F5C"/>
    <w:rsid w:val="00BD7288"/>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1044D"/>
    <w:rsid w:val="00C10A0C"/>
    <w:rsid w:val="00C10AA3"/>
    <w:rsid w:val="00C1130F"/>
    <w:rsid w:val="00C11E7F"/>
    <w:rsid w:val="00C1329C"/>
    <w:rsid w:val="00C14B33"/>
    <w:rsid w:val="00C14DD8"/>
    <w:rsid w:val="00C15E2F"/>
    <w:rsid w:val="00C166D4"/>
    <w:rsid w:val="00C177C2"/>
    <w:rsid w:val="00C2274D"/>
    <w:rsid w:val="00C23CB9"/>
    <w:rsid w:val="00C241C9"/>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2ED6"/>
    <w:rsid w:val="00C4396A"/>
    <w:rsid w:val="00C43A33"/>
    <w:rsid w:val="00C43F08"/>
    <w:rsid w:val="00C44D07"/>
    <w:rsid w:val="00C45006"/>
    <w:rsid w:val="00C459B0"/>
    <w:rsid w:val="00C45E1C"/>
    <w:rsid w:val="00C460E9"/>
    <w:rsid w:val="00C462C3"/>
    <w:rsid w:val="00C46669"/>
    <w:rsid w:val="00C47205"/>
    <w:rsid w:val="00C47556"/>
    <w:rsid w:val="00C477EF"/>
    <w:rsid w:val="00C47F23"/>
    <w:rsid w:val="00C503DA"/>
    <w:rsid w:val="00C504CA"/>
    <w:rsid w:val="00C50AD1"/>
    <w:rsid w:val="00C528C5"/>
    <w:rsid w:val="00C53EF0"/>
    <w:rsid w:val="00C542CC"/>
    <w:rsid w:val="00C54F25"/>
    <w:rsid w:val="00C5599A"/>
    <w:rsid w:val="00C56688"/>
    <w:rsid w:val="00C602F7"/>
    <w:rsid w:val="00C6044B"/>
    <w:rsid w:val="00C60C04"/>
    <w:rsid w:val="00C60CDA"/>
    <w:rsid w:val="00C6196F"/>
    <w:rsid w:val="00C631D9"/>
    <w:rsid w:val="00C6351D"/>
    <w:rsid w:val="00C64655"/>
    <w:rsid w:val="00C67501"/>
    <w:rsid w:val="00C67EEA"/>
    <w:rsid w:val="00C70AA7"/>
    <w:rsid w:val="00C716E2"/>
    <w:rsid w:val="00C72EF5"/>
    <w:rsid w:val="00C73671"/>
    <w:rsid w:val="00C73858"/>
    <w:rsid w:val="00C74509"/>
    <w:rsid w:val="00C74AC3"/>
    <w:rsid w:val="00C74C2E"/>
    <w:rsid w:val="00C75085"/>
    <w:rsid w:val="00C75A7A"/>
    <w:rsid w:val="00C75EDD"/>
    <w:rsid w:val="00C76797"/>
    <w:rsid w:val="00C77A3A"/>
    <w:rsid w:val="00C81F84"/>
    <w:rsid w:val="00C8209F"/>
    <w:rsid w:val="00C821D4"/>
    <w:rsid w:val="00C822C4"/>
    <w:rsid w:val="00C823B7"/>
    <w:rsid w:val="00C82985"/>
    <w:rsid w:val="00C83184"/>
    <w:rsid w:val="00C83932"/>
    <w:rsid w:val="00C8482E"/>
    <w:rsid w:val="00C8504C"/>
    <w:rsid w:val="00C86C2E"/>
    <w:rsid w:val="00C90048"/>
    <w:rsid w:val="00C914A2"/>
    <w:rsid w:val="00C92760"/>
    <w:rsid w:val="00C92B3F"/>
    <w:rsid w:val="00C9565B"/>
    <w:rsid w:val="00C96B6E"/>
    <w:rsid w:val="00C97018"/>
    <w:rsid w:val="00C975C2"/>
    <w:rsid w:val="00C97B87"/>
    <w:rsid w:val="00CA400B"/>
    <w:rsid w:val="00CA4AF3"/>
    <w:rsid w:val="00CA5013"/>
    <w:rsid w:val="00CA5414"/>
    <w:rsid w:val="00CA57F2"/>
    <w:rsid w:val="00CA63AC"/>
    <w:rsid w:val="00CA663C"/>
    <w:rsid w:val="00CA7AF1"/>
    <w:rsid w:val="00CA7F5F"/>
    <w:rsid w:val="00CB0519"/>
    <w:rsid w:val="00CB078B"/>
    <w:rsid w:val="00CB145D"/>
    <w:rsid w:val="00CB1A2B"/>
    <w:rsid w:val="00CB1F7D"/>
    <w:rsid w:val="00CB273A"/>
    <w:rsid w:val="00CB2A00"/>
    <w:rsid w:val="00CB2DBF"/>
    <w:rsid w:val="00CB34AC"/>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4BD1"/>
    <w:rsid w:val="00CC4FD7"/>
    <w:rsid w:val="00CC6B55"/>
    <w:rsid w:val="00CC6CC5"/>
    <w:rsid w:val="00CC72CA"/>
    <w:rsid w:val="00CC7E2B"/>
    <w:rsid w:val="00CD0260"/>
    <w:rsid w:val="00CD1231"/>
    <w:rsid w:val="00CD2001"/>
    <w:rsid w:val="00CD2144"/>
    <w:rsid w:val="00CD26C5"/>
    <w:rsid w:val="00CD2C3A"/>
    <w:rsid w:val="00CD2D3E"/>
    <w:rsid w:val="00CD3493"/>
    <w:rsid w:val="00CD36FA"/>
    <w:rsid w:val="00CD41D4"/>
    <w:rsid w:val="00CD490F"/>
    <w:rsid w:val="00CD6246"/>
    <w:rsid w:val="00CD79A7"/>
    <w:rsid w:val="00CD7ECD"/>
    <w:rsid w:val="00CE008C"/>
    <w:rsid w:val="00CE01B0"/>
    <w:rsid w:val="00CE03D1"/>
    <w:rsid w:val="00CE1150"/>
    <w:rsid w:val="00CE15FB"/>
    <w:rsid w:val="00CE1C05"/>
    <w:rsid w:val="00CE3518"/>
    <w:rsid w:val="00CE3E34"/>
    <w:rsid w:val="00CE3F6D"/>
    <w:rsid w:val="00CE4A32"/>
    <w:rsid w:val="00CE504F"/>
    <w:rsid w:val="00CE5427"/>
    <w:rsid w:val="00CE569C"/>
    <w:rsid w:val="00CE6A0F"/>
    <w:rsid w:val="00CE71EE"/>
    <w:rsid w:val="00CE730E"/>
    <w:rsid w:val="00CE73A4"/>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D0124B"/>
    <w:rsid w:val="00D01A14"/>
    <w:rsid w:val="00D01B2E"/>
    <w:rsid w:val="00D01F79"/>
    <w:rsid w:val="00D03EF0"/>
    <w:rsid w:val="00D049B1"/>
    <w:rsid w:val="00D04D43"/>
    <w:rsid w:val="00D04F26"/>
    <w:rsid w:val="00D078BA"/>
    <w:rsid w:val="00D10A86"/>
    <w:rsid w:val="00D10C04"/>
    <w:rsid w:val="00D10EE7"/>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471E"/>
    <w:rsid w:val="00D452F9"/>
    <w:rsid w:val="00D4724B"/>
    <w:rsid w:val="00D47F5C"/>
    <w:rsid w:val="00D53D2C"/>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5727"/>
    <w:rsid w:val="00D769C4"/>
    <w:rsid w:val="00D76EC3"/>
    <w:rsid w:val="00D802B9"/>
    <w:rsid w:val="00D81A16"/>
    <w:rsid w:val="00D83B5F"/>
    <w:rsid w:val="00D83F77"/>
    <w:rsid w:val="00D8440E"/>
    <w:rsid w:val="00D8466F"/>
    <w:rsid w:val="00D84B60"/>
    <w:rsid w:val="00D85A5A"/>
    <w:rsid w:val="00D85C9F"/>
    <w:rsid w:val="00D85CEF"/>
    <w:rsid w:val="00D85DF1"/>
    <w:rsid w:val="00D8643E"/>
    <w:rsid w:val="00D86F68"/>
    <w:rsid w:val="00D9096F"/>
    <w:rsid w:val="00D90BE1"/>
    <w:rsid w:val="00D92421"/>
    <w:rsid w:val="00D92A4E"/>
    <w:rsid w:val="00D9378F"/>
    <w:rsid w:val="00D937E4"/>
    <w:rsid w:val="00D9529C"/>
    <w:rsid w:val="00D957C4"/>
    <w:rsid w:val="00D96150"/>
    <w:rsid w:val="00D9631B"/>
    <w:rsid w:val="00D96769"/>
    <w:rsid w:val="00D96F68"/>
    <w:rsid w:val="00D976CB"/>
    <w:rsid w:val="00D97B58"/>
    <w:rsid w:val="00D97E23"/>
    <w:rsid w:val="00DA0E89"/>
    <w:rsid w:val="00DA2011"/>
    <w:rsid w:val="00DA208B"/>
    <w:rsid w:val="00DA2AF7"/>
    <w:rsid w:val="00DA331A"/>
    <w:rsid w:val="00DA3FCC"/>
    <w:rsid w:val="00DA427F"/>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C048C"/>
    <w:rsid w:val="00DC1283"/>
    <w:rsid w:val="00DC21CC"/>
    <w:rsid w:val="00DC2347"/>
    <w:rsid w:val="00DC2B06"/>
    <w:rsid w:val="00DC2BA2"/>
    <w:rsid w:val="00DC3B82"/>
    <w:rsid w:val="00DC3EC7"/>
    <w:rsid w:val="00DC5AA3"/>
    <w:rsid w:val="00DC5F4E"/>
    <w:rsid w:val="00DC71C4"/>
    <w:rsid w:val="00DC7F69"/>
    <w:rsid w:val="00DD0B6D"/>
    <w:rsid w:val="00DD0EBB"/>
    <w:rsid w:val="00DD1B2E"/>
    <w:rsid w:val="00DD1BA4"/>
    <w:rsid w:val="00DD22DF"/>
    <w:rsid w:val="00DD2380"/>
    <w:rsid w:val="00DD3ACD"/>
    <w:rsid w:val="00DD59CD"/>
    <w:rsid w:val="00DD5AE4"/>
    <w:rsid w:val="00DD6516"/>
    <w:rsid w:val="00DD7971"/>
    <w:rsid w:val="00DE0046"/>
    <w:rsid w:val="00DE0A85"/>
    <w:rsid w:val="00DE0D10"/>
    <w:rsid w:val="00DE1774"/>
    <w:rsid w:val="00DE1E95"/>
    <w:rsid w:val="00DE2062"/>
    <w:rsid w:val="00DE20D6"/>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EF5"/>
    <w:rsid w:val="00E03FF1"/>
    <w:rsid w:val="00E044AB"/>
    <w:rsid w:val="00E04BBF"/>
    <w:rsid w:val="00E0603C"/>
    <w:rsid w:val="00E06327"/>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2DF"/>
    <w:rsid w:val="00E24506"/>
    <w:rsid w:val="00E25492"/>
    <w:rsid w:val="00E27202"/>
    <w:rsid w:val="00E27BFF"/>
    <w:rsid w:val="00E30487"/>
    <w:rsid w:val="00E30881"/>
    <w:rsid w:val="00E31D6F"/>
    <w:rsid w:val="00E33297"/>
    <w:rsid w:val="00E33AD7"/>
    <w:rsid w:val="00E3596F"/>
    <w:rsid w:val="00E361BD"/>
    <w:rsid w:val="00E37F64"/>
    <w:rsid w:val="00E400DB"/>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6F80"/>
    <w:rsid w:val="00E470D0"/>
    <w:rsid w:val="00E501C7"/>
    <w:rsid w:val="00E5027A"/>
    <w:rsid w:val="00E50610"/>
    <w:rsid w:val="00E51330"/>
    <w:rsid w:val="00E52407"/>
    <w:rsid w:val="00E52A58"/>
    <w:rsid w:val="00E5317A"/>
    <w:rsid w:val="00E541EA"/>
    <w:rsid w:val="00E545F5"/>
    <w:rsid w:val="00E54917"/>
    <w:rsid w:val="00E56678"/>
    <w:rsid w:val="00E56E80"/>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7F"/>
    <w:rsid w:val="00E704DD"/>
    <w:rsid w:val="00E705EF"/>
    <w:rsid w:val="00E70607"/>
    <w:rsid w:val="00E70734"/>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62C5"/>
    <w:rsid w:val="00E8670A"/>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B00FE"/>
    <w:rsid w:val="00EB0B66"/>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16CF"/>
    <w:rsid w:val="00EC1ABB"/>
    <w:rsid w:val="00EC4E22"/>
    <w:rsid w:val="00EC5851"/>
    <w:rsid w:val="00EC5C0E"/>
    <w:rsid w:val="00EC60A1"/>
    <w:rsid w:val="00EC6529"/>
    <w:rsid w:val="00EC67CC"/>
    <w:rsid w:val="00EC687C"/>
    <w:rsid w:val="00EC68F7"/>
    <w:rsid w:val="00EC6F8E"/>
    <w:rsid w:val="00EC7A15"/>
    <w:rsid w:val="00EC7DCB"/>
    <w:rsid w:val="00EC7F43"/>
    <w:rsid w:val="00ED1F83"/>
    <w:rsid w:val="00ED2416"/>
    <w:rsid w:val="00ED2DE4"/>
    <w:rsid w:val="00ED32A8"/>
    <w:rsid w:val="00ED4C9A"/>
    <w:rsid w:val="00ED5020"/>
    <w:rsid w:val="00ED5AE3"/>
    <w:rsid w:val="00ED6869"/>
    <w:rsid w:val="00ED6A8E"/>
    <w:rsid w:val="00ED7126"/>
    <w:rsid w:val="00EE0582"/>
    <w:rsid w:val="00EE0B3E"/>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CE0"/>
    <w:rsid w:val="00EF2EF0"/>
    <w:rsid w:val="00EF3AD8"/>
    <w:rsid w:val="00EF3C80"/>
    <w:rsid w:val="00EF4831"/>
    <w:rsid w:val="00EF4CF6"/>
    <w:rsid w:val="00EF4D13"/>
    <w:rsid w:val="00EF51F1"/>
    <w:rsid w:val="00EF5C9C"/>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DEB"/>
    <w:rsid w:val="00F113CF"/>
    <w:rsid w:val="00F11F3F"/>
    <w:rsid w:val="00F13619"/>
    <w:rsid w:val="00F13A8B"/>
    <w:rsid w:val="00F14E27"/>
    <w:rsid w:val="00F15078"/>
    <w:rsid w:val="00F15562"/>
    <w:rsid w:val="00F16B65"/>
    <w:rsid w:val="00F17A5D"/>
    <w:rsid w:val="00F20177"/>
    <w:rsid w:val="00F2033E"/>
    <w:rsid w:val="00F20E2F"/>
    <w:rsid w:val="00F22B9A"/>
    <w:rsid w:val="00F22CD5"/>
    <w:rsid w:val="00F23473"/>
    <w:rsid w:val="00F2395A"/>
    <w:rsid w:val="00F2447A"/>
    <w:rsid w:val="00F247F5"/>
    <w:rsid w:val="00F24B47"/>
    <w:rsid w:val="00F24BBE"/>
    <w:rsid w:val="00F25AF6"/>
    <w:rsid w:val="00F25FE0"/>
    <w:rsid w:val="00F263AA"/>
    <w:rsid w:val="00F27ABA"/>
    <w:rsid w:val="00F316BF"/>
    <w:rsid w:val="00F32974"/>
    <w:rsid w:val="00F32DB3"/>
    <w:rsid w:val="00F335AF"/>
    <w:rsid w:val="00F33AD3"/>
    <w:rsid w:val="00F377F2"/>
    <w:rsid w:val="00F37B9F"/>
    <w:rsid w:val="00F40B8A"/>
    <w:rsid w:val="00F40D52"/>
    <w:rsid w:val="00F40ED2"/>
    <w:rsid w:val="00F41CF9"/>
    <w:rsid w:val="00F41D10"/>
    <w:rsid w:val="00F424B5"/>
    <w:rsid w:val="00F427BD"/>
    <w:rsid w:val="00F42DBE"/>
    <w:rsid w:val="00F4381F"/>
    <w:rsid w:val="00F44815"/>
    <w:rsid w:val="00F44F5B"/>
    <w:rsid w:val="00F451FA"/>
    <w:rsid w:val="00F4525F"/>
    <w:rsid w:val="00F454D9"/>
    <w:rsid w:val="00F46671"/>
    <w:rsid w:val="00F4696A"/>
    <w:rsid w:val="00F47422"/>
    <w:rsid w:val="00F47D6D"/>
    <w:rsid w:val="00F47E2A"/>
    <w:rsid w:val="00F50B1F"/>
    <w:rsid w:val="00F51DBD"/>
    <w:rsid w:val="00F51EC7"/>
    <w:rsid w:val="00F520E1"/>
    <w:rsid w:val="00F5372D"/>
    <w:rsid w:val="00F55AB8"/>
    <w:rsid w:val="00F55B65"/>
    <w:rsid w:val="00F56A60"/>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72A3"/>
    <w:rsid w:val="00F779D2"/>
    <w:rsid w:val="00F80648"/>
    <w:rsid w:val="00F80802"/>
    <w:rsid w:val="00F80CAF"/>
    <w:rsid w:val="00F813FD"/>
    <w:rsid w:val="00F8375D"/>
    <w:rsid w:val="00F848CE"/>
    <w:rsid w:val="00F855C7"/>
    <w:rsid w:val="00F85A6B"/>
    <w:rsid w:val="00F86A12"/>
    <w:rsid w:val="00F86DD0"/>
    <w:rsid w:val="00F873FF"/>
    <w:rsid w:val="00F87FEB"/>
    <w:rsid w:val="00F91DEE"/>
    <w:rsid w:val="00F9235B"/>
    <w:rsid w:val="00F92C74"/>
    <w:rsid w:val="00F93712"/>
    <w:rsid w:val="00F948A9"/>
    <w:rsid w:val="00F95313"/>
    <w:rsid w:val="00F95927"/>
    <w:rsid w:val="00F95AF4"/>
    <w:rsid w:val="00F95BEC"/>
    <w:rsid w:val="00F9776A"/>
    <w:rsid w:val="00FA111F"/>
    <w:rsid w:val="00FA11AD"/>
    <w:rsid w:val="00FA1287"/>
    <w:rsid w:val="00FA1AC5"/>
    <w:rsid w:val="00FA1B86"/>
    <w:rsid w:val="00FA217B"/>
    <w:rsid w:val="00FA5B15"/>
    <w:rsid w:val="00FA5CC4"/>
    <w:rsid w:val="00FA6289"/>
    <w:rsid w:val="00FA7974"/>
    <w:rsid w:val="00FA7D72"/>
    <w:rsid w:val="00FB248A"/>
    <w:rsid w:val="00FB28F2"/>
    <w:rsid w:val="00FB488E"/>
    <w:rsid w:val="00FB5154"/>
    <w:rsid w:val="00FB5464"/>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DF"/>
    <w:rsid w:val="00FD76DC"/>
    <w:rsid w:val="00FD7FF4"/>
    <w:rsid w:val="00FE014C"/>
    <w:rsid w:val="00FE03A4"/>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6FC"/>
    <w:rsid w:val="00FF61DF"/>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2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eader 2,Header2,22,heading2,2nd level,H21,H22,H23,H24,H25,R2,E2,†berschrift 2,õberschrift 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Heading5,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aliases w:val="Table Heading"/>
    <w:basedOn w:val="Heading1"/>
    <w:next w:val="Normal"/>
    <w:qFormat/>
    <w:rsid w:val="009474DB"/>
    <w:pPr>
      <w:ind w:left="0" w:firstLine="0"/>
      <w:outlineLvl w:val="7"/>
    </w:pPr>
  </w:style>
  <w:style w:type="paragraph" w:styleId="Heading9">
    <w:name w:val="heading 9"/>
    <w:aliases w:val="Figure Heading,FH"/>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character" w:customStyle="1" w:styleId="Heading5Char">
    <w:name w:val="Heading 5 Char"/>
    <w:aliases w:val="h5 Char,Heading5 Char,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Head2A Char,2 Char,UNDERRUBRIK 1-2 Char,DO NOT USE_h2 Char,h21 Char,Header 2 Char,Header2 Char,22 Char,heading2 Char,2nd level Char,H21 Char,H22 Char,H23 Char,H24 Char,H25 Char,R2 Char,E2 Char,†berschrift 2 Char"/>
    <w:basedOn w:val="DefaultParagraphFont"/>
    <w:link w:val="Heading2"/>
    <w:rsid w:val="00E21CFF"/>
    <w:rPr>
      <w:rFonts w:ascii="Arial" w:eastAsia="Times New Roman" w:hAnsi="Arial"/>
      <w:sz w:val="32"/>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First line:  0.5&quot;"/>
    <w:basedOn w:val="Normal"/>
    <w:next w:val="Normal"/>
    <w:link w:val="CaptionChar1"/>
    <w:uiPriority w:val="35"/>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First line:  0.5&quot; Char1"/>
    <w:link w:val="Caption"/>
    <w:qFormat/>
    <w:rsid w:val="00F04F2B"/>
    <w:rPr>
      <w:rFonts w:eastAsia="Times New Roman"/>
      <w:b/>
      <w:lang w:val="en-GB" w:eastAsia="ar-SA"/>
    </w:rPr>
  </w:style>
  <w:style w:type="character" w:customStyle="1" w:styleId="mc-span">
    <w:name w:val="mc-span"/>
    <w:basedOn w:val="DefaultParagraphFont"/>
    <w:rsid w:val="00F04F2B"/>
  </w:style>
  <w:style w:type="character" w:customStyle="1" w:styleId="Firstline05Char">
    <w:name w:val="First line:  0.5&quot; Char"/>
    <w:basedOn w:val="DefaultParagraphFont"/>
    <w:uiPriority w:val="35"/>
    <w:rsid w:val="0018295E"/>
    <w:rPr>
      <w:b/>
      <w:bCs/>
    </w:rPr>
  </w:style>
  <w:style w:type="character" w:customStyle="1" w:styleId="CRCoverPageZchn">
    <w:name w:val="CR Cover Page Zchn"/>
    <w:link w:val="CRCoverPage"/>
    <w:rsid w:val="007C7F4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875079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4</Pages>
  <Words>1598</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Congchi</cp:lastModifiedBy>
  <cp:revision>336</cp:revision>
  <cp:lastPrinted>2018-05-22T10:28:00Z</cp:lastPrinted>
  <dcterms:created xsi:type="dcterms:W3CDTF">2022-11-03T12:07:00Z</dcterms:created>
  <dcterms:modified xsi:type="dcterms:W3CDTF">2023-08-11T01:08:00Z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